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17B39" w14:textId="77777777" w:rsidR="00363610" w:rsidRDefault="00363610" w:rsidP="00363610">
      <w:pPr>
        <w:outlineLvl w:val="0"/>
        <w:rPr>
          <w:color w:val="0000FF"/>
          <w:sz w:val="40"/>
          <w:szCs w:val="40"/>
        </w:rPr>
      </w:pPr>
    </w:p>
    <w:p w14:paraId="435A1545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71EEDCD8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739B3012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23900812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679252CF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737FB8D8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05E33B05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795BEEBA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56E25373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43A8429C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291040BA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6F8FE22E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7DE4EAE7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5214AB35" w14:textId="77777777" w:rsidR="007301F1" w:rsidRDefault="007301F1" w:rsidP="007301F1">
      <w:pPr>
        <w:jc w:val="center"/>
        <w:rPr>
          <w:b/>
          <w:sz w:val="28"/>
          <w:szCs w:val="28"/>
          <w:lang w:val="en-US"/>
        </w:rPr>
      </w:pPr>
    </w:p>
    <w:p w14:paraId="2598E6AF" w14:textId="77777777" w:rsidR="007301F1" w:rsidRPr="003D174C" w:rsidRDefault="007301F1" w:rsidP="007301F1">
      <w:pPr>
        <w:jc w:val="center"/>
        <w:rPr>
          <w:b/>
          <w:sz w:val="28"/>
          <w:szCs w:val="28"/>
        </w:rPr>
      </w:pPr>
      <w:r w:rsidRPr="003D174C">
        <w:rPr>
          <w:b/>
          <w:sz w:val="28"/>
          <w:szCs w:val="28"/>
        </w:rPr>
        <w:t>КОНКУРСНАЯ ДОКУМЕНТАЦИЯ</w:t>
      </w:r>
    </w:p>
    <w:p w14:paraId="75D68E74" w14:textId="77777777" w:rsidR="007301F1" w:rsidRDefault="007301F1" w:rsidP="007301F1">
      <w:pPr>
        <w:jc w:val="center"/>
        <w:rPr>
          <w:b/>
          <w:bCs/>
          <w:sz w:val="28"/>
          <w:szCs w:val="28"/>
        </w:rPr>
      </w:pPr>
    </w:p>
    <w:p w14:paraId="4323F1E6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5503E4D6" w14:textId="77777777" w:rsidR="007301F1" w:rsidRDefault="007301F1" w:rsidP="00730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открытый одноэтапный конкурс </w:t>
      </w:r>
      <w:proofErr w:type="gramStart"/>
      <w:r>
        <w:rPr>
          <w:b/>
          <w:sz w:val="28"/>
          <w:szCs w:val="28"/>
        </w:rPr>
        <w:t>в электронной форме без квалификационного отбора на право заключения договора на поставку станка для правки</w:t>
      </w:r>
      <w:proofErr w:type="gramEnd"/>
      <w:r>
        <w:rPr>
          <w:b/>
          <w:sz w:val="28"/>
          <w:szCs w:val="28"/>
        </w:rPr>
        <w:t xml:space="preserve"> листовой заготовки в вальцах</w:t>
      </w:r>
    </w:p>
    <w:p w14:paraId="116ECF3F" w14:textId="77777777" w:rsidR="007301F1" w:rsidRPr="0041759A" w:rsidRDefault="007301F1" w:rsidP="007301F1">
      <w:pPr>
        <w:jc w:val="center"/>
        <w:rPr>
          <w:sz w:val="28"/>
          <w:szCs w:val="28"/>
        </w:rPr>
      </w:pPr>
    </w:p>
    <w:p w14:paraId="63114DC5" w14:textId="77777777" w:rsidR="007301F1" w:rsidRPr="0041759A" w:rsidRDefault="007301F1" w:rsidP="007301F1">
      <w:pPr>
        <w:jc w:val="center"/>
        <w:rPr>
          <w:b/>
          <w:sz w:val="28"/>
          <w:szCs w:val="28"/>
        </w:rPr>
      </w:pPr>
    </w:p>
    <w:p w14:paraId="29E16D03" w14:textId="77777777" w:rsidR="007301F1" w:rsidRPr="0041759A" w:rsidRDefault="007301F1" w:rsidP="007301F1">
      <w:pPr>
        <w:jc w:val="center"/>
        <w:rPr>
          <w:b/>
          <w:sz w:val="28"/>
          <w:szCs w:val="28"/>
        </w:rPr>
      </w:pPr>
    </w:p>
    <w:p w14:paraId="481FDBE3" w14:textId="77777777" w:rsidR="007301F1" w:rsidRPr="0041759A" w:rsidRDefault="007301F1" w:rsidP="007301F1">
      <w:pPr>
        <w:jc w:val="center"/>
        <w:rPr>
          <w:b/>
          <w:sz w:val="28"/>
          <w:szCs w:val="28"/>
        </w:rPr>
      </w:pPr>
    </w:p>
    <w:p w14:paraId="09437E77" w14:textId="77777777" w:rsidR="007301F1" w:rsidRPr="0041759A" w:rsidRDefault="007301F1" w:rsidP="007301F1">
      <w:pPr>
        <w:jc w:val="center"/>
        <w:rPr>
          <w:b/>
          <w:sz w:val="28"/>
          <w:szCs w:val="28"/>
        </w:rPr>
      </w:pPr>
    </w:p>
    <w:p w14:paraId="7D575D64" w14:textId="77777777" w:rsidR="007301F1" w:rsidRPr="0041759A" w:rsidRDefault="007301F1" w:rsidP="007301F1">
      <w:pPr>
        <w:jc w:val="center"/>
        <w:rPr>
          <w:b/>
          <w:sz w:val="28"/>
          <w:szCs w:val="28"/>
        </w:rPr>
      </w:pPr>
    </w:p>
    <w:p w14:paraId="1BA6AE15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64710C8E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5FFB94E0" w14:textId="77777777" w:rsidR="007301F1" w:rsidRPr="0041759A" w:rsidRDefault="007301F1" w:rsidP="007301F1">
      <w:pPr>
        <w:spacing w:after="120"/>
        <w:jc w:val="center"/>
        <w:outlineLvl w:val="0"/>
        <w:rPr>
          <w:b/>
          <w:bCs/>
          <w:sz w:val="28"/>
          <w:szCs w:val="28"/>
        </w:rPr>
      </w:pPr>
      <w:r w:rsidRPr="0041759A">
        <w:rPr>
          <w:b/>
          <w:bCs/>
          <w:sz w:val="28"/>
          <w:szCs w:val="28"/>
        </w:rPr>
        <w:t>ТОМ 2 «ТЕХНИЧЕСКАЯ ЧАСТЬ»</w:t>
      </w:r>
    </w:p>
    <w:p w14:paraId="518B47CA" w14:textId="77777777" w:rsidR="007301F1" w:rsidRPr="0041759A" w:rsidRDefault="007301F1" w:rsidP="007301F1">
      <w:pPr>
        <w:rPr>
          <w:b/>
          <w:bCs/>
          <w:sz w:val="28"/>
          <w:szCs w:val="28"/>
        </w:rPr>
      </w:pPr>
    </w:p>
    <w:p w14:paraId="674DF83B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3538E632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62E3E22E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5B68ECA1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634AC83C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46F08747" w14:textId="77777777" w:rsidR="007301F1" w:rsidRPr="0041759A" w:rsidRDefault="007301F1" w:rsidP="007301F1">
      <w:pPr>
        <w:jc w:val="center"/>
        <w:rPr>
          <w:b/>
          <w:bCs/>
          <w:sz w:val="28"/>
          <w:szCs w:val="28"/>
        </w:rPr>
      </w:pPr>
    </w:p>
    <w:p w14:paraId="148294B3" w14:textId="77777777" w:rsidR="007301F1" w:rsidRPr="0041759A" w:rsidRDefault="007301F1" w:rsidP="007301F1">
      <w:pPr>
        <w:rPr>
          <w:b/>
          <w:bCs/>
          <w:sz w:val="28"/>
          <w:szCs w:val="28"/>
        </w:rPr>
      </w:pPr>
    </w:p>
    <w:p w14:paraId="708F4BB3" w14:textId="77777777" w:rsidR="007301F1" w:rsidRPr="0041759A" w:rsidRDefault="007301F1" w:rsidP="007301F1">
      <w:pPr>
        <w:rPr>
          <w:b/>
          <w:bCs/>
          <w:sz w:val="28"/>
          <w:szCs w:val="28"/>
        </w:rPr>
      </w:pPr>
    </w:p>
    <w:p w14:paraId="44580677" w14:textId="77777777" w:rsidR="007301F1" w:rsidRPr="0041759A" w:rsidRDefault="007301F1" w:rsidP="007301F1">
      <w:pPr>
        <w:pStyle w:val="a6"/>
        <w:jc w:val="center"/>
        <w:rPr>
          <w:bCs/>
          <w:szCs w:val="28"/>
        </w:rPr>
      </w:pPr>
    </w:p>
    <w:p w14:paraId="7FFCE768" w14:textId="77777777" w:rsidR="007301F1" w:rsidRPr="0041759A" w:rsidRDefault="007301F1" w:rsidP="007301F1">
      <w:pPr>
        <w:pStyle w:val="a6"/>
        <w:jc w:val="center"/>
        <w:rPr>
          <w:bCs/>
          <w:szCs w:val="28"/>
        </w:rPr>
      </w:pPr>
    </w:p>
    <w:p w14:paraId="24467B5E" w14:textId="77777777" w:rsidR="007301F1" w:rsidRPr="0041759A" w:rsidRDefault="007301F1" w:rsidP="007301F1">
      <w:pPr>
        <w:pStyle w:val="a6"/>
        <w:jc w:val="center"/>
        <w:rPr>
          <w:bCs/>
          <w:szCs w:val="28"/>
        </w:rPr>
      </w:pPr>
    </w:p>
    <w:p w14:paraId="2AACD452" w14:textId="77777777" w:rsidR="007301F1" w:rsidRDefault="007301F1" w:rsidP="007301F1">
      <w:pPr>
        <w:jc w:val="center"/>
        <w:rPr>
          <w:bCs/>
          <w:sz w:val="28"/>
          <w:szCs w:val="28"/>
        </w:rPr>
        <w:sectPr w:rsidR="007301F1" w:rsidSect="00BE2FDC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  <w:r w:rsidRPr="0041759A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4</w:t>
      </w:r>
    </w:p>
    <w:p w14:paraId="37CCD8EF" w14:textId="6829E7C1" w:rsidR="007301F1" w:rsidRDefault="007301F1" w:rsidP="007301F1">
      <w:pPr>
        <w:jc w:val="center"/>
        <w:rPr>
          <w:bCs/>
          <w:sz w:val="28"/>
          <w:szCs w:val="28"/>
          <w:lang w:val="en-US"/>
        </w:rPr>
      </w:pPr>
    </w:p>
    <w:p w14:paraId="05042D32" w14:textId="48AB2150" w:rsidR="00363610" w:rsidRPr="00210FD1" w:rsidRDefault="00363610" w:rsidP="007301F1">
      <w:pPr>
        <w:jc w:val="center"/>
        <w:rPr>
          <w:b/>
          <w:sz w:val="32"/>
          <w:szCs w:val="28"/>
        </w:rPr>
      </w:pPr>
      <w:r w:rsidRPr="00210FD1">
        <w:rPr>
          <w:b/>
          <w:sz w:val="32"/>
          <w:szCs w:val="28"/>
        </w:rPr>
        <w:t>ТЕХНИЧЕСКОЕ ЗАДАНИЕ</w:t>
      </w:r>
      <w:r w:rsidR="00FF7DFF">
        <w:rPr>
          <w:b/>
          <w:sz w:val="32"/>
          <w:szCs w:val="28"/>
        </w:rPr>
        <w:t xml:space="preserve"> № ЗиО-41-</w:t>
      </w:r>
      <w:r w:rsidR="00F51FA2">
        <w:rPr>
          <w:b/>
          <w:sz w:val="32"/>
          <w:szCs w:val="28"/>
        </w:rPr>
        <w:t>8</w:t>
      </w:r>
    </w:p>
    <w:p w14:paraId="0C4689F8" w14:textId="77777777" w:rsidR="008D087E" w:rsidRDefault="00363610" w:rsidP="003636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закупку </w:t>
      </w:r>
      <w:r w:rsidR="00050B93">
        <w:rPr>
          <w:sz w:val="28"/>
          <w:szCs w:val="28"/>
        </w:rPr>
        <w:t xml:space="preserve">станка </w:t>
      </w:r>
      <w:r w:rsidR="00FF7DFF">
        <w:rPr>
          <w:sz w:val="28"/>
          <w:szCs w:val="28"/>
        </w:rPr>
        <w:t xml:space="preserve">для </w:t>
      </w:r>
      <w:r w:rsidR="00050B93">
        <w:rPr>
          <w:sz w:val="28"/>
          <w:szCs w:val="28"/>
        </w:rPr>
        <w:t>правки листовой заготовки в вальцах</w:t>
      </w:r>
      <w:r>
        <w:rPr>
          <w:sz w:val="28"/>
          <w:szCs w:val="28"/>
        </w:rPr>
        <w:t xml:space="preserve">  </w:t>
      </w:r>
    </w:p>
    <w:p w14:paraId="0927A86B" w14:textId="7DF903DD" w:rsidR="00363610" w:rsidRPr="007301F1" w:rsidRDefault="00363610" w:rsidP="00363610">
      <w:pPr>
        <w:jc w:val="center"/>
        <w:rPr>
          <w:sz w:val="28"/>
          <w:szCs w:val="28"/>
          <w:lang w:val="en-US"/>
        </w:rPr>
      </w:pPr>
    </w:p>
    <w:tbl>
      <w:tblPr>
        <w:tblW w:w="10168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9590"/>
      </w:tblGrid>
      <w:tr w:rsidR="00B367FC" w:rsidRPr="00B87568" w14:paraId="5C5A64AC" w14:textId="77777777" w:rsidTr="00BE2FDC"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3EFB" w14:textId="77777777" w:rsidR="00B367FC" w:rsidRPr="00B87568" w:rsidRDefault="00AF04D8" w:rsidP="00A70990">
            <w:pPr>
              <w:jc w:val="center"/>
              <w:rPr>
                <w:b/>
                <w:sz w:val="36"/>
                <w:szCs w:val="28"/>
              </w:rPr>
            </w:pPr>
            <w:r w:rsidRPr="00B87568">
              <w:rPr>
                <w:b/>
                <w:sz w:val="36"/>
                <w:szCs w:val="28"/>
              </w:rPr>
              <w:t>№</w:t>
            </w:r>
          </w:p>
        </w:tc>
        <w:tc>
          <w:tcPr>
            <w:tcW w:w="9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8BE844" w14:textId="77777777" w:rsidR="00B367FC" w:rsidRPr="00B87568" w:rsidRDefault="00AF04D8" w:rsidP="00643290">
            <w:pPr>
              <w:rPr>
                <w:b/>
                <w:sz w:val="36"/>
                <w:szCs w:val="28"/>
              </w:rPr>
            </w:pPr>
            <w:r w:rsidRPr="00B87568">
              <w:rPr>
                <w:b/>
                <w:sz w:val="36"/>
                <w:szCs w:val="28"/>
              </w:rPr>
              <w:t xml:space="preserve">   </w:t>
            </w:r>
            <w:r w:rsidRPr="00B87568">
              <w:rPr>
                <w:b/>
                <w:sz w:val="32"/>
                <w:szCs w:val="28"/>
              </w:rPr>
              <w:t>Перечень основных требований и условий</w:t>
            </w:r>
          </w:p>
        </w:tc>
      </w:tr>
      <w:tr w:rsidR="00B367FC" w:rsidRPr="00B87568" w14:paraId="47A230EB" w14:textId="77777777" w:rsidTr="00BE2FDC"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D510E0" w14:textId="77777777" w:rsidR="00E238A9" w:rsidRPr="00B87568" w:rsidRDefault="00E238A9" w:rsidP="00A70990">
            <w:pPr>
              <w:jc w:val="center"/>
              <w:rPr>
                <w:sz w:val="28"/>
                <w:szCs w:val="28"/>
              </w:rPr>
            </w:pPr>
          </w:p>
          <w:p w14:paraId="12F5148E" w14:textId="77777777" w:rsidR="00B367FC" w:rsidRPr="00B87568" w:rsidRDefault="00B367FC" w:rsidP="00A70990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01</w:t>
            </w:r>
          </w:p>
          <w:p w14:paraId="5F224162" w14:textId="77777777" w:rsidR="00E238A9" w:rsidRPr="00B87568" w:rsidRDefault="00E238A9" w:rsidP="00A709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033367A" w14:textId="77777777" w:rsidR="00E238A9" w:rsidRPr="00B87568" w:rsidRDefault="00E238A9" w:rsidP="00AB3E4A">
            <w:pPr>
              <w:rPr>
                <w:b/>
                <w:sz w:val="28"/>
                <w:szCs w:val="28"/>
              </w:rPr>
            </w:pPr>
          </w:p>
          <w:p w14:paraId="07BDB30D" w14:textId="77777777" w:rsidR="00A70990" w:rsidRDefault="00B367FC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Наименование оборудования</w:t>
            </w:r>
            <w:r w:rsidRPr="00A56FF2">
              <w:rPr>
                <w:b/>
                <w:sz w:val="28"/>
                <w:szCs w:val="28"/>
              </w:rPr>
              <w:t>:</w:t>
            </w:r>
          </w:p>
          <w:p w14:paraId="138AAD34" w14:textId="77777777" w:rsidR="00A56FF2" w:rsidRDefault="005708CF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4A234F33" w14:textId="77777777" w:rsidR="00B367FC" w:rsidRPr="00334546" w:rsidRDefault="00050B93" w:rsidP="0064329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Станок </w:t>
            </w:r>
            <w:r w:rsidR="00334546">
              <w:rPr>
                <w:sz w:val="28"/>
                <w:szCs w:val="28"/>
              </w:rPr>
              <w:t>для правки листов</w:t>
            </w:r>
            <w:r w:rsidR="00643290">
              <w:rPr>
                <w:sz w:val="28"/>
                <w:szCs w:val="28"/>
              </w:rPr>
              <w:t xml:space="preserve">ых </w:t>
            </w:r>
            <w:r w:rsidR="00334546">
              <w:rPr>
                <w:sz w:val="28"/>
                <w:szCs w:val="28"/>
              </w:rPr>
              <w:t xml:space="preserve">заготовок </w:t>
            </w:r>
            <w:r w:rsidR="00643290">
              <w:rPr>
                <w:sz w:val="28"/>
                <w:szCs w:val="28"/>
              </w:rPr>
              <w:t xml:space="preserve">из </w:t>
            </w:r>
            <w:proofErr w:type="spellStart"/>
            <w:r w:rsidR="00643290">
              <w:rPr>
                <w:sz w:val="28"/>
                <w:szCs w:val="28"/>
              </w:rPr>
              <w:t>спецстали</w:t>
            </w:r>
            <w:proofErr w:type="spellEnd"/>
            <w:r w:rsidR="00643290">
              <w:rPr>
                <w:sz w:val="28"/>
                <w:szCs w:val="28"/>
              </w:rPr>
              <w:t xml:space="preserve"> </w:t>
            </w:r>
            <w:r w:rsidR="00334546">
              <w:rPr>
                <w:sz w:val="28"/>
                <w:szCs w:val="28"/>
              </w:rPr>
              <w:t>в вальцах.</w:t>
            </w:r>
          </w:p>
        </w:tc>
      </w:tr>
      <w:tr w:rsidR="00B367FC" w:rsidRPr="00B87568" w14:paraId="1E22995F" w14:textId="77777777" w:rsidTr="00BE2FDC"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43B7599" w14:textId="77777777" w:rsidR="00B367FC" w:rsidRPr="00B87568" w:rsidRDefault="00B367FC" w:rsidP="00643290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0</w:t>
            </w:r>
            <w:r w:rsidR="00643290">
              <w:rPr>
                <w:sz w:val="28"/>
                <w:szCs w:val="28"/>
              </w:rPr>
              <w:t>2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681B3A55" w14:textId="77777777" w:rsidR="00B367FC" w:rsidRDefault="00643290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Назначение</w:t>
            </w:r>
            <w:r>
              <w:rPr>
                <w:b/>
                <w:sz w:val="28"/>
                <w:szCs w:val="28"/>
              </w:rPr>
              <w:t xml:space="preserve"> и о</w:t>
            </w:r>
            <w:r w:rsidR="00B367FC" w:rsidRPr="00A56FF2">
              <w:rPr>
                <w:b/>
                <w:sz w:val="28"/>
                <w:szCs w:val="28"/>
              </w:rPr>
              <w:t>бласть применения</w:t>
            </w:r>
            <w:r w:rsidR="00A56FF2" w:rsidRPr="00A56FF2">
              <w:rPr>
                <w:b/>
                <w:sz w:val="28"/>
                <w:szCs w:val="28"/>
              </w:rPr>
              <w:t>:</w:t>
            </w:r>
            <w:r w:rsidR="00597407" w:rsidRPr="00B87568">
              <w:rPr>
                <w:b/>
                <w:sz w:val="28"/>
                <w:szCs w:val="28"/>
              </w:rPr>
              <w:t xml:space="preserve"> </w:t>
            </w:r>
          </w:p>
          <w:p w14:paraId="7799C137" w14:textId="77777777" w:rsidR="00643290" w:rsidRDefault="00643290" w:rsidP="00AB3E4A">
            <w:pPr>
              <w:rPr>
                <w:b/>
                <w:sz w:val="28"/>
                <w:szCs w:val="28"/>
              </w:rPr>
            </w:pPr>
          </w:p>
          <w:p w14:paraId="04431FAB" w14:textId="55163FE7" w:rsidR="00B367FC" w:rsidRPr="007301F1" w:rsidRDefault="00643290" w:rsidP="00B87B6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Станок предназначен для правки листовых заготовок из труднообрабатыва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мых </w:t>
            </w:r>
            <w:proofErr w:type="spellStart"/>
            <w:r>
              <w:rPr>
                <w:sz w:val="28"/>
                <w:szCs w:val="28"/>
              </w:rPr>
              <w:t>спецсталей</w:t>
            </w:r>
            <w:proofErr w:type="spellEnd"/>
            <w:r>
              <w:rPr>
                <w:sz w:val="28"/>
                <w:szCs w:val="28"/>
              </w:rPr>
              <w:t xml:space="preserve"> после закалки, термической резки контура, отверстий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емов всевозможных форм.</w:t>
            </w:r>
          </w:p>
        </w:tc>
      </w:tr>
      <w:tr w:rsidR="00B367FC" w:rsidRPr="00B87568" w14:paraId="7CACE74E" w14:textId="77777777" w:rsidTr="00BE2FDC">
        <w:trPr>
          <w:trHeight w:val="4812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629878" w14:textId="77777777" w:rsidR="00B367FC" w:rsidRPr="00B87568" w:rsidRDefault="00597407" w:rsidP="00643290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0</w:t>
            </w:r>
            <w:r w:rsidR="00643290">
              <w:rPr>
                <w:sz w:val="28"/>
                <w:szCs w:val="28"/>
              </w:rPr>
              <w:t>3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51800DF5" w14:textId="77777777" w:rsidR="003337A9" w:rsidRDefault="00597407" w:rsidP="00AB3E4A">
            <w:pPr>
              <w:rPr>
                <w:b/>
                <w:sz w:val="28"/>
                <w:szCs w:val="28"/>
              </w:rPr>
            </w:pPr>
            <w:r w:rsidRPr="00A56FF2">
              <w:rPr>
                <w:b/>
                <w:sz w:val="28"/>
                <w:szCs w:val="28"/>
              </w:rPr>
              <w:t>Характеристика обрабатываемых материалов и изделий</w:t>
            </w:r>
            <w:r w:rsidR="003337A9" w:rsidRPr="00A56FF2">
              <w:rPr>
                <w:b/>
                <w:sz w:val="28"/>
                <w:szCs w:val="28"/>
              </w:rPr>
              <w:t>:</w:t>
            </w:r>
          </w:p>
          <w:p w14:paraId="38A44C17" w14:textId="77777777" w:rsidR="0038010B" w:rsidRDefault="0038010B" w:rsidP="00AB3E4A">
            <w:pPr>
              <w:rPr>
                <w:b/>
                <w:sz w:val="28"/>
                <w:szCs w:val="28"/>
              </w:rPr>
            </w:pPr>
          </w:p>
          <w:p w14:paraId="1207F144" w14:textId="77777777" w:rsidR="0038010B" w:rsidRDefault="00E72596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8010B" w:rsidRPr="0038010B">
              <w:rPr>
                <w:sz w:val="28"/>
                <w:szCs w:val="28"/>
              </w:rPr>
              <w:t>.1.</w:t>
            </w:r>
            <w:r w:rsidR="0038010B">
              <w:rPr>
                <w:sz w:val="28"/>
                <w:szCs w:val="28"/>
              </w:rPr>
              <w:t xml:space="preserve"> </w:t>
            </w:r>
            <w:r w:rsidR="0038010B" w:rsidRPr="0038010B">
              <w:rPr>
                <w:sz w:val="28"/>
                <w:szCs w:val="28"/>
              </w:rPr>
              <w:t>Листовые заготовки из специальных сталей с высоким пределом текуч</w:t>
            </w:r>
            <w:r w:rsidR="0038010B" w:rsidRPr="0038010B">
              <w:rPr>
                <w:sz w:val="28"/>
                <w:szCs w:val="28"/>
              </w:rPr>
              <w:t>е</w:t>
            </w:r>
            <w:r w:rsidR="0038010B" w:rsidRPr="0038010B">
              <w:rPr>
                <w:sz w:val="28"/>
                <w:szCs w:val="28"/>
              </w:rPr>
              <w:t>сти, толщиной от 4</w:t>
            </w:r>
            <w:r w:rsidR="00D54FD3">
              <w:rPr>
                <w:sz w:val="28"/>
                <w:szCs w:val="28"/>
              </w:rPr>
              <w:t xml:space="preserve"> до 1</w:t>
            </w:r>
            <w:r w:rsidR="000648E2">
              <w:rPr>
                <w:sz w:val="28"/>
                <w:szCs w:val="28"/>
              </w:rPr>
              <w:t xml:space="preserve">5 </w:t>
            </w:r>
            <w:r w:rsidR="0038010B" w:rsidRPr="0038010B">
              <w:rPr>
                <w:sz w:val="28"/>
                <w:szCs w:val="28"/>
              </w:rPr>
              <w:t>мм</w:t>
            </w:r>
            <w:r w:rsidR="0038010B">
              <w:rPr>
                <w:sz w:val="28"/>
                <w:szCs w:val="28"/>
              </w:rPr>
              <w:t xml:space="preserve"> и габаритными размерами:</w:t>
            </w:r>
          </w:p>
          <w:p w14:paraId="55BF6830" w14:textId="77777777" w:rsidR="0038010B" w:rsidRDefault="0038010B" w:rsidP="0038010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до 3000 мм;</w:t>
            </w:r>
          </w:p>
          <w:p w14:paraId="2B0CD2E7" w14:textId="77777777" w:rsidR="0038010B" w:rsidRDefault="0038010B" w:rsidP="0038010B">
            <w:pPr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Ширин</w:t>
            </w:r>
            <w:r w:rsidR="00206C2B">
              <w:rPr>
                <w:sz w:val="28"/>
                <w:szCs w:val="28"/>
              </w:rPr>
              <w:t>а до 20</w:t>
            </w:r>
            <w:r>
              <w:rPr>
                <w:sz w:val="28"/>
                <w:szCs w:val="28"/>
              </w:rPr>
              <w:t>00 мм</w:t>
            </w:r>
            <w:r>
              <w:rPr>
                <w:b/>
                <w:sz w:val="28"/>
                <w:szCs w:val="28"/>
              </w:rPr>
              <w:t>.</w:t>
            </w:r>
          </w:p>
          <w:p w14:paraId="2603BD1D" w14:textId="77777777" w:rsidR="0038010B" w:rsidRDefault="00E72596" w:rsidP="0038010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37A9" w:rsidRPr="0038010B">
              <w:rPr>
                <w:sz w:val="28"/>
                <w:szCs w:val="28"/>
              </w:rPr>
              <w:t>.</w:t>
            </w:r>
            <w:r w:rsidR="0038010B">
              <w:rPr>
                <w:sz w:val="28"/>
                <w:szCs w:val="28"/>
              </w:rPr>
              <w:t>2</w:t>
            </w:r>
            <w:r w:rsidR="003337A9" w:rsidRPr="0038010B">
              <w:rPr>
                <w:sz w:val="28"/>
                <w:szCs w:val="28"/>
              </w:rPr>
              <w:t xml:space="preserve">. </w:t>
            </w:r>
            <w:r w:rsidR="008A4A1C" w:rsidRPr="0038010B">
              <w:rPr>
                <w:sz w:val="28"/>
                <w:szCs w:val="28"/>
              </w:rPr>
              <w:t>Изделия</w:t>
            </w:r>
            <w:r w:rsidR="00A56FF2" w:rsidRPr="0038010B">
              <w:rPr>
                <w:sz w:val="28"/>
                <w:szCs w:val="28"/>
              </w:rPr>
              <w:t>:</w:t>
            </w:r>
            <w:r w:rsidR="008A4A1C" w:rsidRPr="0038010B">
              <w:rPr>
                <w:sz w:val="28"/>
                <w:szCs w:val="28"/>
              </w:rPr>
              <w:t xml:space="preserve"> </w:t>
            </w:r>
          </w:p>
          <w:p w14:paraId="787AC92A" w14:textId="77777777" w:rsidR="0075756C" w:rsidRPr="00E30CCF" w:rsidRDefault="002A7CD7" w:rsidP="00AB3E4A">
            <w:pPr>
              <w:rPr>
                <w:b/>
                <w:sz w:val="28"/>
                <w:szCs w:val="28"/>
              </w:rPr>
            </w:pPr>
            <w:r w:rsidRPr="0038010B">
              <w:rPr>
                <w:sz w:val="28"/>
                <w:szCs w:val="28"/>
              </w:rPr>
              <w:t>Приложение №1</w:t>
            </w:r>
            <w:r w:rsidR="0038010B">
              <w:rPr>
                <w:sz w:val="28"/>
                <w:szCs w:val="28"/>
              </w:rPr>
              <w:t xml:space="preserve">, </w:t>
            </w:r>
            <w:r w:rsidR="0038010B" w:rsidRPr="0038010B">
              <w:rPr>
                <w:sz w:val="28"/>
                <w:szCs w:val="28"/>
              </w:rPr>
              <w:t>ч</w:t>
            </w:r>
            <w:r w:rsidR="008A4A1C" w:rsidRPr="0038010B">
              <w:rPr>
                <w:sz w:val="28"/>
                <w:szCs w:val="28"/>
              </w:rPr>
              <w:t>ертежи</w:t>
            </w:r>
            <w:r w:rsidR="0038010B" w:rsidRPr="0038010B">
              <w:rPr>
                <w:sz w:val="28"/>
                <w:szCs w:val="28"/>
              </w:rPr>
              <w:t xml:space="preserve"> деталей</w:t>
            </w:r>
            <w:r w:rsidR="0075756C" w:rsidRPr="0038010B">
              <w:rPr>
                <w:sz w:val="28"/>
                <w:szCs w:val="28"/>
              </w:rPr>
              <w:t>:</w:t>
            </w:r>
          </w:p>
          <w:p w14:paraId="198442FA" w14:textId="77777777" w:rsidR="00E30CCF" w:rsidRDefault="00E30CCF" w:rsidP="00AB3E4A">
            <w:pPr>
              <w:rPr>
                <w:sz w:val="28"/>
                <w:szCs w:val="28"/>
              </w:rPr>
            </w:pPr>
          </w:p>
          <w:p w14:paraId="020A27E6" w14:textId="77777777" w:rsidR="0075756C" w:rsidRDefault="002A7CD7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756C">
              <w:rPr>
                <w:sz w:val="28"/>
                <w:szCs w:val="28"/>
              </w:rPr>
              <w:t>. Лист 569-18.00.011;</w:t>
            </w:r>
          </w:p>
          <w:p w14:paraId="5AA94313" w14:textId="77777777" w:rsidR="0075756C" w:rsidRDefault="002A7CD7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5756C">
              <w:rPr>
                <w:sz w:val="28"/>
                <w:szCs w:val="28"/>
              </w:rPr>
              <w:t xml:space="preserve">. Перегородка 569-18.11.018; </w:t>
            </w:r>
          </w:p>
          <w:p w14:paraId="2A7F034D" w14:textId="77777777" w:rsidR="0075756C" w:rsidRDefault="002A7CD7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756C">
              <w:rPr>
                <w:sz w:val="28"/>
                <w:szCs w:val="28"/>
              </w:rPr>
              <w:t>. Перегородка средняя 569-18.11.017</w:t>
            </w:r>
            <w:r w:rsidR="00643290">
              <w:rPr>
                <w:sz w:val="28"/>
                <w:szCs w:val="28"/>
              </w:rPr>
              <w:t>.</w:t>
            </w:r>
            <w:r w:rsidR="0075756C">
              <w:rPr>
                <w:sz w:val="28"/>
                <w:szCs w:val="28"/>
              </w:rPr>
              <w:t xml:space="preserve"> </w:t>
            </w:r>
          </w:p>
          <w:p w14:paraId="65AE71D1" w14:textId="77777777" w:rsidR="00A70990" w:rsidRPr="0038010B" w:rsidRDefault="003337A9" w:rsidP="0038010B">
            <w:pPr>
              <w:spacing w:before="120"/>
              <w:rPr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 xml:space="preserve">  </w:t>
            </w:r>
            <w:r w:rsidR="00E72596">
              <w:rPr>
                <w:sz w:val="28"/>
                <w:szCs w:val="28"/>
              </w:rPr>
              <w:t>3</w:t>
            </w:r>
            <w:r w:rsidRPr="0038010B">
              <w:rPr>
                <w:sz w:val="28"/>
                <w:szCs w:val="28"/>
              </w:rPr>
              <w:t>.</w:t>
            </w:r>
            <w:r w:rsidR="0038010B" w:rsidRPr="0038010B">
              <w:rPr>
                <w:sz w:val="28"/>
                <w:szCs w:val="28"/>
              </w:rPr>
              <w:t>3</w:t>
            </w:r>
            <w:r w:rsidRPr="0038010B">
              <w:rPr>
                <w:sz w:val="28"/>
                <w:szCs w:val="28"/>
              </w:rPr>
              <w:t>. М</w:t>
            </w:r>
            <w:r w:rsidR="008A4A1C" w:rsidRPr="0038010B">
              <w:rPr>
                <w:sz w:val="28"/>
                <w:szCs w:val="28"/>
              </w:rPr>
              <w:t>атериалы</w:t>
            </w:r>
            <w:r w:rsidR="00A56FF2" w:rsidRPr="0038010B">
              <w:rPr>
                <w:sz w:val="28"/>
                <w:szCs w:val="28"/>
              </w:rPr>
              <w:t>:</w:t>
            </w:r>
            <w:r w:rsidR="008A4A1C" w:rsidRPr="0038010B">
              <w:rPr>
                <w:sz w:val="28"/>
                <w:szCs w:val="28"/>
              </w:rPr>
              <w:t xml:space="preserve"> </w:t>
            </w:r>
          </w:p>
          <w:p w14:paraId="70515EC0" w14:textId="77777777" w:rsidR="00597407" w:rsidRPr="00B87568" w:rsidRDefault="00A70990" w:rsidP="00380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56FF2">
              <w:rPr>
                <w:sz w:val="28"/>
                <w:szCs w:val="28"/>
              </w:rPr>
              <w:t xml:space="preserve">пецсталь </w:t>
            </w:r>
            <w:r w:rsidR="00A56FF2" w:rsidRPr="000F772E">
              <w:rPr>
                <w:sz w:val="28"/>
                <w:szCs w:val="28"/>
              </w:rPr>
              <w:t>HRC 45…55,  σ</w:t>
            </w:r>
            <w:r w:rsidR="00A56FF2" w:rsidRPr="000F772E">
              <w:rPr>
                <w:sz w:val="28"/>
                <w:szCs w:val="28"/>
                <w:vertAlign w:val="subscript"/>
              </w:rPr>
              <w:t>т</w:t>
            </w:r>
            <w:r w:rsidR="00A56FF2" w:rsidRPr="000F772E">
              <w:rPr>
                <w:sz w:val="28"/>
                <w:szCs w:val="28"/>
              </w:rPr>
              <w:t xml:space="preserve"> </w:t>
            </w:r>
            <w:r w:rsidR="00A56FF2">
              <w:rPr>
                <w:sz w:val="28"/>
                <w:szCs w:val="28"/>
              </w:rPr>
              <w:t xml:space="preserve">120 – </w:t>
            </w:r>
            <w:r w:rsidR="00A56FF2" w:rsidRPr="000F772E">
              <w:rPr>
                <w:sz w:val="28"/>
                <w:szCs w:val="28"/>
              </w:rPr>
              <w:t>145 кг/мм</w:t>
            </w:r>
            <w:r w:rsidR="00A56FF2" w:rsidRPr="000F772E">
              <w:rPr>
                <w:sz w:val="28"/>
                <w:szCs w:val="28"/>
                <w:vertAlign w:val="superscript"/>
              </w:rPr>
              <w:t>2</w:t>
            </w:r>
            <w:r w:rsidR="00643290" w:rsidRPr="00643290">
              <w:rPr>
                <w:sz w:val="28"/>
                <w:szCs w:val="28"/>
              </w:rPr>
              <w:t>.</w:t>
            </w:r>
            <w:r w:rsidR="00A56FF2" w:rsidRPr="00643290">
              <w:rPr>
                <w:sz w:val="28"/>
                <w:szCs w:val="28"/>
              </w:rPr>
              <w:t xml:space="preserve"> </w:t>
            </w:r>
          </w:p>
        </w:tc>
      </w:tr>
      <w:tr w:rsidR="0068049D" w:rsidRPr="00B87568" w14:paraId="57E55795" w14:textId="77777777" w:rsidTr="007301F1">
        <w:trPr>
          <w:trHeight w:val="2402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328969" w14:textId="77777777" w:rsidR="0068049D" w:rsidRPr="00B87568" w:rsidRDefault="0068049D" w:rsidP="00BE37CD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0</w:t>
            </w:r>
            <w:r w:rsidR="00BE37CD">
              <w:rPr>
                <w:sz w:val="28"/>
                <w:szCs w:val="28"/>
              </w:rPr>
              <w:t>4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7DCE2E2C" w14:textId="77777777" w:rsidR="0068049D" w:rsidRPr="00334546" w:rsidRDefault="00BE37CD" w:rsidP="0038010B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4.1. </w:t>
            </w:r>
            <w:r w:rsidR="00643290">
              <w:rPr>
                <w:b/>
                <w:sz w:val="28"/>
                <w:szCs w:val="28"/>
              </w:rPr>
              <w:t xml:space="preserve">Требования к </w:t>
            </w:r>
            <w:r w:rsidR="0068049D" w:rsidRPr="00334546">
              <w:rPr>
                <w:b/>
                <w:sz w:val="28"/>
                <w:szCs w:val="28"/>
              </w:rPr>
              <w:t>конструктивно-компоновочной схем</w:t>
            </w:r>
            <w:r>
              <w:rPr>
                <w:b/>
                <w:sz w:val="28"/>
                <w:szCs w:val="28"/>
              </w:rPr>
              <w:t>е</w:t>
            </w:r>
            <w:r w:rsidR="0068049D" w:rsidRPr="00334546">
              <w:rPr>
                <w:b/>
                <w:sz w:val="28"/>
                <w:szCs w:val="28"/>
              </w:rPr>
              <w:t xml:space="preserve"> оборудования:</w:t>
            </w:r>
          </w:p>
          <w:p w14:paraId="69CE548E" w14:textId="77777777" w:rsidR="005F4DF2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F4DF2" w:rsidRPr="005F4DF2">
              <w:rPr>
                <w:sz w:val="28"/>
                <w:szCs w:val="28"/>
              </w:rPr>
              <w:t>альцы для правки объединены в единый рабочий блок</w:t>
            </w:r>
            <w:r>
              <w:rPr>
                <w:sz w:val="28"/>
                <w:szCs w:val="28"/>
              </w:rPr>
              <w:t>;</w:t>
            </w:r>
          </w:p>
          <w:p w14:paraId="2B8EAE1E" w14:textId="77777777" w:rsidR="0068049D" w:rsidRPr="00BE37CD" w:rsidRDefault="00BE37CD" w:rsidP="00BE37CD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5F4DF2" w:rsidRPr="005F4DF2">
              <w:rPr>
                <w:sz w:val="28"/>
                <w:szCs w:val="28"/>
              </w:rPr>
              <w:t xml:space="preserve">ндивидуальный привод </w:t>
            </w:r>
            <w:r w:rsidR="00132B74">
              <w:rPr>
                <w:sz w:val="28"/>
                <w:szCs w:val="28"/>
              </w:rPr>
              <w:t xml:space="preserve">на каждые </w:t>
            </w:r>
            <w:r w:rsidR="00643290">
              <w:rPr>
                <w:sz w:val="28"/>
                <w:szCs w:val="28"/>
              </w:rPr>
              <w:t xml:space="preserve">вальцы </w:t>
            </w:r>
            <w:r w:rsidR="005F4DF2" w:rsidRPr="005F4DF2">
              <w:rPr>
                <w:sz w:val="28"/>
                <w:szCs w:val="28"/>
              </w:rPr>
              <w:t>от шарнирных валов</w:t>
            </w:r>
            <w:r>
              <w:rPr>
                <w:sz w:val="28"/>
                <w:szCs w:val="28"/>
              </w:rPr>
              <w:t>;</w:t>
            </w:r>
          </w:p>
          <w:p w14:paraId="1BBA8945" w14:textId="77777777" w:rsidR="0068049D" w:rsidRPr="00BE37CD" w:rsidRDefault="00BE37CD" w:rsidP="00BE37CD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F4DF2" w:rsidRPr="00676E2E">
              <w:rPr>
                <w:sz w:val="28"/>
                <w:szCs w:val="28"/>
              </w:rPr>
              <w:t>истема непрерывной смазки шарнирных валов и подшипников вальц</w:t>
            </w:r>
            <w:r w:rsidR="00E721EA">
              <w:rPr>
                <w:sz w:val="28"/>
                <w:szCs w:val="28"/>
              </w:rPr>
              <w:t>о</w:t>
            </w:r>
            <w:r w:rsidR="005F4DF2" w:rsidRPr="00676E2E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;</w:t>
            </w:r>
          </w:p>
          <w:p w14:paraId="5E30E3C5" w14:textId="77777777" w:rsidR="00BE37CD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F4DF2" w:rsidRPr="00676E2E">
              <w:rPr>
                <w:sz w:val="28"/>
                <w:szCs w:val="28"/>
              </w:rPr>
              <w:t>ерво-гидравлическая система регулировки рабочего зазора между верхними и нижними вальцами</w:t>
            </w:r>
            <w:r>
              <w:rPr>
                <w:sz w:val="28"/>
                <w:szCs w:val="28"/>
              </w:rPr>
              <w:t>;</w:t>
            </w:r>
          </w:p>
          <w:p w14:paraId="149EF641" w14:textId="77777777" w:rsidR="005F4DF2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F4DF2" w:rsidRPr="00676E2E">
              <w:rPr>
                <w:sz w:val="28"/>
                <w:szCs w:val="28"/>
              </w:rPr>
              <w:t>идравлическ</w:t>
            </w:r>
            <w:r w:rsidR="00676E2E">
              <w:rPr>
                <w:sz w:val="28"/>
                <w:szCs w:val="28"/>
              </w:rPr>
              <w:t>ая</w:t>
            </w:r>
            <w:r w:rsidR="005F4DF2" w:rsidRPr="00676E2E">
              <w:rPr>
                <w:sz w:val="28"/>
                <w:szCs w:val="28"/>
              </w:rPr>
              <w:t xml:space="preserve"> систем</w:t>
            </w:r>
            <w:r w:rsidR="00676E2E">
              <w:rPr>
                <w:sz w:val="28"/>
                <w:szCs w:val="28"/>
              </w:rPr>
              <w:t>а</w:t>
            </w:r>
            <w:r w:rsidR="005F4DF2" w:rsidRPr="00676E2E">
              <w:rPr>
                <w:sz w:val="28"/>
                <w:szCs w:val="28"/>
              </w:rPr>
              <w:t xml:space="preserve"> защиты от перегрузок</w:t>
            </w:r>
            <w:r>
              <w:rPr>
                <w:sz w:val="28"/>
                <w:szCs w:val="28"/>
              </w:rPr>
              <w:t>;</w:t>
            </w:r>
          </w:p>
          <w:p w14:paraId="3159CE7E" w14:textId="77777777" w:rsidR="00676E2E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76E2E">
              <w:rPr>
                <w:sz w:val="28"/>
                <w:szCs w:val="28"/>
              </w:rPr>
              <w:t>истема обеспечения безопасности оператора</w:t>
            </w:r>
            <w:r>
              <w:rPr>
                <w:sz w:val="28"/>
                <w:szCs w:val="28"/>
              </w:rPr>
              <w:t>;</w:t>
            </w:r>
          </w:p>
          <w:p w14:paraId="5D53780F" w14:textId="77777777" w:rsidR="00676E2E" w:rsidRDefault="00676E2E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быстр</w:t>
            </w:r>
            <w:r w:rsidR="00EB3EA3">
              <w:rPr>
                <w:sz w:val="28"/>
                <w:szCs w:val="28"/>
              </w:rPr>
              <w:t>ого извлечения правильных вальц</w:t>
            </w:r>
            <w:r w:rsidR="000648E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 </w:t>
            </w:r>
            <w:r w:rsidR="00A27231">
              <w:rPr>
                <w:sz w:val="28"/>
                <w:szCs w:val="28"/>
              </w:rPr>
              <w:t>для чистки</w:t>
            </w:r>
            <w:r w:rsidR="0038010B">
              <w:rPr>
                <w:sz w:val="28"/>
                <w:szCs w:val="28"/>
              </w:rPr>
              <w:t xml:space="preserve"> и </w:t>
            </w:r>
            <w:r w:rsidR="00A27231">
              <w:rPr>
                <w:sz w:val="28"/>
                <w:szCs w:val="28"/>
              </w:rPr>
              <w:t>замены.</w:t>
            </w:r>
          </w:p>
          <w:p w14:paraId="6631D1CE" w14:textId="77777777" w:rsidR="0068049D" w:rsidRDefault="00BE37CD" w:rsidP="00BE2FDC">
            <w:pPr>
              <w:keepNext/>
              <w:suppressAutoHyphens/>
              <w:spacing w:before="120" w:after="120"/>
              <w:jc w:val="both"/>
              <w:rPr>
                <w:b/>
                <w:spacing w:val="1"/>
                <w:sz w:val="28"/>
                <w:szCs w:val="28"/>
              </w:rPr>
            </w:pPr>
            <w:r>
              <w:rPr>
                <w:b/>
                <w:spacing w:val="1"/>
                <w:sz w:val="28"/>
                <w:szCs w:val="28"/>
              </w:rPr>
              <w:t xml:space="preserve">4.2. </w:t>
            </w:r>
            <w:r w:rsidR="0068049D" w:rsidRPr="00334546">
              <w:rPr>
                <w:b/>
                <w:spacing w:val="1"/>
                <w:sz w:val="28"/>
                <w:szCs w:val="28"/>
              </w:rPr>
              <w:t>Требования к программному обеспечению</w:t>
            </w:r>
            <w:r w:rsidR="00132B74">
              <w:rPr>
                <w:b/>
                <w:spacing w:val="1"/>
                <w:sz w:val="28"/>
                <w:szCs w:val="28"/>
              </w:rPr>
              <w:t>.</w:t>
            </w:r>
          </w:p>
          <w:p w14:paraId="204ABD6E" w14:textId="77777777" w:rsidR="00132B74" w:rsidRPr="00132B74" w:rsidRDefault="00132B74" w:rsidP="00A93CE5">
            <w:pPr>
              <w:keepNext/>
              <w:suppressAutoHyphens/>
              <w:jc w:val="both"/>
              <w:rPr>
                <w:spacing w:val="1"/>
                <w:sz w:val="28"/>
                <w:szCs w:val="28"/>
              </w:rPr>
            </w:pPr>
            <w:r w:rsidRPr="00132B74">
              <w:rPr>
                <w:spacing w:val="1"/>
                <w:sz w:val="28"/>
                <w:szCs w:val="28"/>
              </w:rPr>
              <w:t>Программное обеспечение:</w:t>
            </w:r>
          </w:p>
          <w:p w14:paraId="6E51E685" w14:textId="77777777" w:rsidR="001C6F4A" w:rsidRPr="00132B74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 w:rsidR="00132B74" w:rsidRPr="00132B74">
              <w:rPr>
                <w:spacing w:val="1"/>
                <w:sz w:val="28"/>
                <w:szCs w:val="28"/>
              </w:rPr>
              <w:t>олжно о</w:t>
            </w:r>
            <w:r w:rsidR="00A27231" w:rsidRPr="00132B74">
              <w:rPr>
                <w:spacing w:val="1"/>
                <w:sz w:val="28"/>
                <w:szCs w:val="28"/>
              </w:rPr>
              <w:t>беспечиват</w:t>
            </w:r>
            <w:r w:rsidR="00132B74" w:rsidRPr="00132B74">
              <w:rPr>
                <w:spacing w:val="1"/>
                <w:sz w:val="28"/>
                <w:szCs w:val="28"/>
              </w:rPr>
              <w:t>ь</w:t>
            </w:r>
            <w:r w:rsidR="00A27231" w:rsidRPr="00132B74">
              <w:rPr>
                <w:spacing w:val="1"/>
                <w:sz w:val="28"/>
                <w:szCs w:val="28"/>
              </w:rPr>
              <w:t xml:space="preserve"> необходимую точность настройки рабочего зазора.</w:t>
            </w:r>
          </w:p>
          <w:p w14:paraId="57057A0C" w14:textId="77777777" w:rsidR="00A27231" w:rsidRPr="00132B74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="00132B74" w:rsidRPr="00132B74">
              <w:rPr>
                <w:spacing w:val="1"/>
                <w:sz w:val="28"/>
                <w:szCs w:val="28"/>
              </w:rPr>
              <w:t xml:space="preserve">озволять хранить в базе данные по </w:t>
            </w:r>
            <w:r w:rsidR="00A27231" w:rsidRPr="00132B74">
              <w:rPr>
                <w:spacing w:val="1"/>
                <w:sz w:val="28"/>
                <w:szCs w:val="28"/>
              </w:rPr>
              <w:t>оптимальны</w:t>
            </w:r>
            <w:r w:rsidR="00132B74" w:rsidRPr="00132B74">
              <w:rPr>
                <w:spacing w:val="1"/>
                <w:sz w:val="28"/>
                <w:szCs w:val="28"/>
              </w:rPr>
              <w:t>м</w:t>
            </w:r>
            <w:r w:rsidR="00A27231" w:rsidRPr="00132B74">
              <w:rPr>
                <w:spacing w:val="1"/>
                <w:sz w:val="28"/>
                <w:szCs w:val="28"/>
              </w:rPr>
              <w:t xml:space="preserve"> параметр</w:t>
            </w:r>
            <w:r w:rsidR="00132B74" w:rsidRPr="00132B74">
              <w:rPr>
                <w:spacing w:val="1"/>
                <w:sz w:val="28"/>
                <w:szCs w:val="28"/>
              </w:rPr>
              <w:t>ам</w:t>
            </w:r>
            <w:r w:rsidR="00A27231" w:rsidRPr="00132B74">
              <w:rPr>
                <w:spacing w:val="1"/>
                <w:sz w:val="28"/>
                <w:szCs w:val="28"/>
              </w:rPr>
              <w:t xml:space="preserve"> правки </w:t>
            </w:r>
            <w:r w:rsidR="009A1E07" w:rsidRPr="00132B74">
              <w:rPr>
                <w:spacing w:val="1"/>
                <w:sz w:val="28"/>
                <w:szCs w:val="28"/>
              </w:rPr>
              <w:t>различных материалов.</w:t>
            </w:r>
          </w:p>
          <w:p w14:paraId="0827F069" w14:textId="77777777" w:rsidR="009A1E07" w:rsidRPr="00132B74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и</w:t>
            </w:r>
            <w:r w:rsidR="00132B74">
              <w:rPr>
                <w:spacing w:val="1"/>
                <w:sz w:val="28"/>
                <w:szCs w:val="28"/>
              </w:rPr>
              <w:t xml:space="preserve">меть память для хранения </w:t>
            </w:r>
            <w:r w:rsidR="009A1E07" w:rsidRPr="00132B74">
              <w:rPr>
                <w:spacing w:val="1"/>
                <w:sz w:val="28"/>
                <w:szCs w:val="28"/>
              </w:rPr>
              <w:t>рабочих программ</w:t>
            </w:r>
            <w:r w:rsidR="00132B74">
              <w:rPr>
                <w:spacing w:val="1"/>
                <w:sz w:val="28"/>
                <w:szCs w:val="28"/>
              </w:rPr>
              <w:t>.</w:t>
            </w:r>
          </w:p>
          <w:p w14:paraId="7F3E9BA5" w14:textId="77777777" w:rsidR="00A27231" w:rsidRPr="00132B74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о</w:t>
            </w:r>
            <w:r w:rsidR="009A1E07" w:rsidRPr="00132B74">
              <w:rPr>
                <w:spacing w:val="1"/>
                <w:sz w:val="28"/>
                <w:szCs w:val="28"/>
              </w:rPr>
              <w:t>тображ</w:t>
            </w:r>
            <w:r w:rsidR="00132B74">
              <w:rPr>
                <w:spacing w:val="1"/>
                <w:sz w:val="28"/>
                <w:szCs w:val="28"/>
              </w:rPr>
              <w:t>ать</w:t>
            </w:r>
            <w:r w:rsidR="009A1E07" w:rsidRPr="00132B74">
              <w:rPr>
                <w:spacing w:val="1"/>
                <w:sz w:val="28"/>
                <w:szCs w:val="28"/>
              </w:rPr>
              <w:t xml:space="preserve"> </w:t>
            </w:r>
            <w:r w:rsidR="00132B74">
              <w:rPr>
                <w:spacing w:val="1"/>
                <w:sz w:val="28"/>
                <w:szCs w:val="28"/>
              </w:rPr>
              <w:t xml:space="preserve">на дисплее </w:t>
            </w:r>
            <w:r w:rsidR="009A1E07" w:rsidRPr="00132B74">
              <w:rPr>
                <w:spacing w:val="1"/>
                <w:sz w:val="28"/>
                <w:szCs w:val="28"/>
              </w:rPr>
              <w:t>в реальном времени усили</w:t>
            </w:r>
            <w:r w:rsidR="00132B74">
              <w:rPr>
                <w:spacing w:val="1"/>
                <w:sz w:val="28"/>
                <w:szCs w:val="28"/>
              </w:rPr>
              <w:t>я</w:t>
            </w:r>
            <w:r w:rsidR="009A1E07" w:rsidRPr="00132B74">
              <w:rPr>
                <w:spacing w:val="1"/>
                <w:sz w:val="28"/>
                <w:szCs w:val="28"/>
              </w:rPr>
              <w:t xml:space="preserve"> правки и нагрузки на компоненты системы.</w:t>
            </w:r>
          </w:p>
          <w:p w14:paraId="1FE60F4A" w14:textId="77777777" w:rsidR="0068049D" w:rsidRPr="00334546" w:rsidRDefault="00BE37CD" w:rsidP="00132B74">
            <w:pPr>
              <w:keepNext/>
              <w:numPr>
                <w:ilvl w:val="0"/>
                <w:numId w:val="9"/>
              </w:numPr>
              <w:shd w:val="clear" w:color="auto" w:fill="FFFFFF"/>
              <w:suppressAutoHyphens/>
              <w:jc w:val="both"/>
              <w:rPr>
                <w:b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="0068049D" w:rsidRPr="00334546">
              <w:rPr>
                <w:spacing w:val="1"/>
                <w:sz w:val="28"/>
                <w:szCs w:val="28"/>
              </w:rPr>
              <w:t>рограммное обеспечение должно быть русифицировано.</w:t>
            </w:r>
          </w:p>
        </w:tc>
      </w:tr>
      <w:tr w:rsidR="00B367FC" w:rsidRPr="00B87568" w14:paraId="5B125C85" w14:textId="77777777" w:rsidTr="00BE2FDC">
        <w:trPr>
          <w:trHeight w:val="4280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5DD6D5" w14:textId="77777777" w:rsidR="00B367FC" w:rsidRPr="00B87568" w:rsidRDefault="00C65BB7" w:rsidP="00437019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lastRenderedPageBreak/>
              <w:t>0</w:t>
            </w:r>
            <w:r w:rsidR="00437019">
              <w:rPr>
                <w:sz w:val="28"/>
                <w:szCs w:val="28"/>
              </w:rPr>
              <w:t>5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6F076BD6" w14:textId="77777777" w:rsidR="00B367FC" w:rsidRPr="00B87568" w:rsidRDefault="006453AF" w:rsidP="00AB3E4A">
            <w:pPr>
              <w:rPr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Технические характеристики заказываемой единицы оборудования</w:t>
            </w:r>
            <w:r w:rsidRPr="00B87568">
              <w:rPr>
                <w:sz w:val="28"/>
                <w:szCs w:val="28"/>
              </w:rPr>
              <w:t>:</w:t>
            </w:r>
          </w:p>
          <w:p w14:paraId="0AC0F55E" w14:textId="77777777" w:rsidR="006453AF" w:rsidRPr="00B87568" w:rsidRDefault="006453AF" w:rsidP="00AB3E4A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6"/>
              <w:gridCol w:w="6698"/>
              <w:gridCol w:w="2170"/>
            </w:tblGrid>
            <w:tr w:rsidR="006453AF" w:rsidRPr="00B87568" w14:paraId="5DB4A571" w14:textId="77777777" w:rsidTr="006D5BAA">
              <w:tc>
                <w:tcPr>
                  <w:tcW w:w="495" w:type="dxa"/>
                  <w:vAlign w:val="center"/>
                </w:tcPr>
                <w:p w14:paraId="2791DE1B" w14:textId="77777777" w:rsidR="006453AF" w:rsidRPr="00B87568" w:rsidRDefault="00964D8D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 w:rsidRPr="00B87568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6699" w:type="dxa"/>
                  <w:vAlign w:val="center"/>
                </w:tcPr>
                <w:p w14:paraId="22028C2D" w14:textId="77777777" w:rsidR="006453AF" w:rsidRPr="00B87568" w:rsidRDefault="00964D8D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 w:rsidRPr="00B87568">
                    <w:rPr>
                      <w:sz w:val="28"/>
                      <w:szCs w:val="28"/>
                    </w:rPr>
                    <w:t>Наименование характеристик</w:t>
                  </w:r>
                </w:p>
              </w:tc>
              <w:tc>
                <w:tcPr>
                  <w:tcW w:w="2170" w:type="dxa"/>
                  <w:vAlign w:val="center"/>
                </w:tcPr>
                <w:p w14:paraId="56C85012" w14:textId="77777777" w:rsidR="006453AF" w:rsidRPr="00B87568" w:rsidRDefault="00964D8D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 w:rsidRPr="00B87568">
                    <w:rPr>
                      <w:sz w:val="28"/>
                      <w:szCs w:val="28"/>
                    </w:rPr>
                    <w:t>Значения</w:t>
                  </w:r>
                </w:p>
              </w:tc>
            </w:tr>
            <w:tr w:rsidR="006453AF" w:rsidRPr="00B87568" w14:paraId="425E8C5B" w14:textId="77777777" w:rsidTr="006D5BAA">
              <w:tc>
                <w:tcPr>
                  <w:tcW w:w="495" w:type="dxa"/>
                  <w:vAlign w:val="center"/>
                </w:tcPr>
                <w:p w14:paraId="763BD742" w14:textId="77777777" w:rsidR="006453AF" w:rsidRPr="002259A0" w:rsidRDefault="002259A0" w:rsidP="002259A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699" w:type="dxa"/>
                  <w:vAlign w:val="bottom"/>
                </w:tcPr>
                <w:p w14:paraId="70BDFECD" w14:textId="77777777" w:rsidR="006453AF" w:rsidRPr="00B87568" w:rsidRDefault="00C652E3" w:rsidP="00E721E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Количество вал</w:t>
                  </w:r>
                  <w:r w:rsidR="00E721EA">
                    <w:rPr>
                      <w:sz w:val="28"/>
                      <w:szCs w:val="28"/>
                    </w:rPr>
                    <w:t>ь</w:t>
                  </w:r>
                  <w:r>
                    <w:rPr>
                      <w:sz w:val="28"/>
                      <w:szCs w:val="28"/>
                    </w:rPr>
                    <w:t>ц</w:t>
                  </w:r>
                  <w:r w:rsidR="00E721EA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в</w:t>
                  </w:r>
                  <w:r w:rsidR="00A0571B">
                    <w:rPr>
                      <w:sz w:val="28"/>
                      <w:szCs w:val="28"/>
                    </w:rPr>
                    <w:t>,</w:t>
                  </w:r>
                  <w:r w:rsidR="00BE37CD">
                    <w:rPr>
                      <w:sz w:val="28"/>
                      <w:szCs w:val="28"/>
                    </w:rPr>
                    <w:t xml:space="preserve"> не менее,</w:t>
                  </w:r>
                  <w:r w:rsidR="00A0571B">
                    <w:rPr>
                      <w:sz w:val="28"/>
                      <w:szCs w:val="28"/>
                    </w:rPr>
                    <w:t xml:space="preserve"> шт.</w:t>
                  </w:r>
                </w:p>
              </w:tc>
              <w:tc>
                <w:tcPr>
                  <w:tcW w:w="2170" w:type="dxa"/>
                  <w:vAlign w:val="center"/>
                </w:tcPr>
                <w:p w14:paraId="43E4FA2E" w14:textId="77777777" w:rsidR="006453AF" w:rsidRPr="00544F9E" w:rsidRDefault="005B3911" w:rsidP="00544F9E">
                  <w:pPr>
                    <w:jc w:val="center"/>
                    <w:rPr>
                      <w:sz w:val="28"/>
                      <w:szCs w:val="28"/>
                    </w:rPr>
                  </w:pPr>
                  <w:r w:rsidRPr="00EB3EA3">
                    <w:rPr>
                      <w:sz w:val="28"/>
                      <w:szCs w:val="28"/>
                      <w:lang w:val="en-US"/>
                    </w:rPr>
                    <w:t>1</w:t>
                  </w:r>
                  <w:r w:rsidR="00544F9E"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6453AF" w:rsidRPr="00B87568" w14:paraId="78A1F025" w14:textId="77777777" w:rsidTr="006D5BAA">
              <w:tc>
                <w:tcPr>
                  <w:tcW w:w="495" w:type="dxa"/>
                  <w:vAlign w:val="center"/>
                </w:tcPr>
                <w:p w14:paraId="403B4A23" w14:textId="77777777" w:rsidR="006453AF" w:rsidRPr="002259A0" w:rsidRDefault="002259A0" w:rsidP="002259A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699" w:type="dxa"/>
                  <w:vAlign w:val="bottom"/>
                </w:tcPr>
                <w:p w14:paraId="3D97FAB4" w14:textId="77777777" w:rsidR="006453AF" w:rsidRPr="00B87568" w:rsidRDefault="00A0571B" w:rsidP="00E721E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Диаметр вальц</w:t>
                  </w:r>
                  <w:r w:rsidR="00E721EA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в, </w:t>
                  </w:r>
                  <w:r w:rsidR="00BE37CD">
                    <w:rPr>
                      <w:sz w:val="28"/>
                      <w:szCs w:val="28"/>
                    </w:rPr>
                    <w:t xml:space="preserve">не менее, </w:t>
                  </w:r>
                  <w:r>
                    <w:rPr>
                      <w:sz w:val="28"/>
                      <w:szCs w:val="28"/>
                    </w:rPr>
                    <w:t>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0A79AB01" w14:textId="77777777" w:rsidR="006453AF" w:rsidRPr="00EB3EA3" w:rsidRDefault="005B3911" w:rsidP="00CC2213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EB3EA3">
                    <w:rPr>
                      <w:sz w:val="28"/>
                      <w:szCs w:val="28"/>
                      <w:lang w:val="en-US"/>
                    </w:rPr>
                    <w:t>180</w:t>
                  </w:r>
                </w:p>
              </w:tc>
            </w:tr>
            <w:tr w:rsidR="00711E76" w:rsidRPr="00B87568" w14:paraId="51BD1413" w14:textId="77777777" w:rsidTr="006D5BAA">
              <w:tc>
                <w:tcPr>
                  <w:tcW w:w="495" w:type="dxa"/>
                  <w:vAlign w:val="center"/>
                </w:tcPr>
                <w:p w14:paraId="7786B0C7" w14:textId="77777777" w:rsidR="00711E76" w:rsidRPr="002259A0" w:rsidRDefault="002259A0" w:rsidP="002259A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99" w:type="dxa"/>
                  <w:vAlign w:val="bottom"/>
                </w:tcPr>
                <w:p w14:paraId="0538AD85" w14:textId="616E49BA" w:rsidR="00711E76" w:rsidRPr="00711E76" w:rsidRDefault="00A0571B" w:rsidP="008863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Максимальная ширина листа</w:t>
                  </w:r>
                  <w:r w:rsidR="00E721EA">
                    <w:rPr>
                      <w:sz w:val="28"/>
                      <w:szCs w:val="28"/>
                    </w:rPr>
                    <w:t xml:space="preserve"> (детали)</w:t>
                  </w:r>
                  <w:r w:rsidR="000648E2">
                    <w:rPr>
                      <w:sz w:val="28"/>
                      <w:szCs w:val="28"/>
                    </w:rPr>
                    <w:t>,</w:t>
                  </w:r>
                  <w:r>
                    <w:rPr>
                      <w:sz w:val="28"/>
                      <w:szCs w:val="28"/>
                    </w:rPr>
                    <w:t xml:space="preserve"> 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6A657818" w14:textId="77777777" w:rsidR="00711E76" w:rsidRPr="00B87568" w:rsidRDefault="00206C2B" w:rsidP="00E721E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  <w:r w:rsidR="00544F9E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2A7CD7" w:rsidRPr="00B87568" w14:paraId="36144E62" w14:textId="77777777" w:rsidTr="006D5BAA">
              <w:tc>
                <w:tcPr>
                  <w:tcW w:w="495" w:type="dxa"/>
                  <w:vAlign w:val="center"/>
                </w:tcPr>
                <w:p w14:paraId="5DB7F132" w14:textId="77777777" w:rsidR="002A7CD7" w:rsidRPr="002A7CD7" w:rsidRDefault="002259A0" w:rsidP="002259A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699" w:type="dxa"/>
                  <w:vAlign w:val="bottom"/>
                </w:tcPr>
                <w:p w14:paraId="74ACF243" w14:textId="77777777" w:rsidR="002A7CD7" w:rsidRPr="00711E76" w:rsidRDefault="00A0571B" w:rsidP="00E721E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Минимальная длина листа (детали),</w:t>
                  </w:r>
                  <w:r w:rsidR="00E721EA">
                    <w:rPr>
                      <w:sz w:val="28"/>
                      <w:szCs w:val="28"/>
                    </w:rPr>
                    <w:t xml:space="preserve"> не более,</w:t>
                  </w:r>
                  <w:r>
                    <w:rPr>
                      <w:sz w:val="28"/>
                      <w:szCs w:val="28"/>
                    </w:rPr>
                    <w:t xml:space="preserve"> 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29D6F225" w14:textId="77777777" w:rsidR="002A7CD7" w:rsidRPr="008C4644" w:rsidRDefault="00E721EA" w:rsidP="00E721E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400</w:t>
                  </w:r>
                </w:p>
              </w:tc>
            </w:tr>
            <w:tr w:rsidR="006D5BAA" w:rsidRPr="00B87568" w14:paraId="7044E80C" w14:textId="77777777" w:rsidTr="006D5BAA">
              <w:tc>
                <w:tcPr>
                  <w:tcW w:w="495" w:type="dxa"/>
                  <w:vAlign w:val="center"/>
                </w:tcPr>
                <w:p w14:paraId="440FD061" w14:textId="77777777" w:rsidR="006D5BAA" w:rsidRPr="002A7CD7" w:rsidRDefault="006D5BAA" w:rsidP="00EC000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699" w:type="dxa"/>
                  <w:vAlign w:val="bottom"/>
                </w:tcPr>
                <w:p w14:paraId="2DB9FDB8" w14:textId="3BD1D32D" w:rsidR="006D5BAA" w:rsidRDefault="006D5BAA" w:rsidP="0088634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Максимальная длина листа (детали), 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53474593" w14:textId="77777777" w:rsidR="006D5BAA" w:rsidRDefault="006D5BAA" w:rsidP="00E721E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3000</w:t>
                  </w:r>
                </w:p>
              </w:tc>
            </w:tr>
            <w:tr w:rsidR="006D5BAA" w:rsidRPr="00B87568" w14:paraId="13EF6EEA" w14:textId="77777777" w:rsidTr="006D5BAA">
              <w:tc>
                <w:tcPr>
                  <w:tcW w:w="495" w:type="dxa"/>
                  <w:vAlign w:val="center"/>
                </w:tcPr>
                <w:p w14:paraId="1E8717C9" w14:textId="77777777" w:rsidR="006D5BAA" w:rsidRPr="002A7CD7" w:rsidRDefault="006D5BAA" w:rsidP="00EC000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699" w:type="dxa"/>
                  <w:vAlign w:val="center"/>
                </w:tcPr>
                <w:p w14:paraId="3FA84493" w14:textId="77777777" w:rsidR="006D5BAA" w:rsidRPr="00711E76" w:rsidRDefault="006D5BAA" w:rsidP="00A0571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Минимальная толщина листа (детали), 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355B8AFA" w14:textId="7B9F3777" w:rsidR="006D5BAA" w:rsidRPr="00B87568" w:rsidRDefault="006D5BAA" w:rsidP="00E721E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886346">
                    <w:rPr>
                      <w:sz w:val="28"/>
                      <w:szCs w:val="28"/>
                    </w:rPr>
                    <w:t>-5</w:t>
                  </w:r>
                </w:p>
              </w:tc>
            </w:tr>
            <w:tr w:rsidR="006D5BAA" w:rsidRPr="00B87568" w14:paraId="7428D938" w14:textId="77777777" w:rsidTr="006D5BAA">
              <w:tc>
                <w:tcPr>
                  <w:tcW w:w="495" w:type="dxa"/>
                  <w:vAlign w:val="center"/>
                </w:tcPr>
                <w:p w14:paraId="637ED588" w14:textId="77777777" w:rsidR="006D5BAA" w:rsidRPr="008C4644" w:rsidRDefault="006D5BAA" w:rsidP="00EC000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699" w:type="dxa"/>
                  <w:vAlign w:val="bottom"/>
                </w:tcPr>
                <w:p w14:paraId="13D2AA09" w14:textId="2DFEFEE6" w:rsidR="006D5BAA" w:rsidRPr="00711E76" w:rsidRDefault="006D5BAA" w:rsidP="00CC221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Максимальная толщина листа</w:t>
                  </w:r>
                  <w:r w:rsidR="00886346">
                    <w:rPr>
                      <w:sz w:val="28"/>
                      <w:szCs w:val="28"/>
                    </w:rPr>
                    <w:t xml:space="preserve"> (детали) из </w:t>
                  </w:r>
                  <w:proofErr w:type="spellStart"/>
                  <w:r w:rsidR="00886346">
                    <w:rPr>
                      <w:sz w:val="28"/>
                      <w:szCs w:val="28"/>
                    </w:rPr>
                    <w:t>спецстали</w:t>
                  </w:r>
                  <w:proofErr w:type="spellEnd"/>
                  <w:r>
                    <w:rPr>
                      <w:sz w:val="28"/>
                      <w:szCs w:val="28"/>
                    </w:rPr>
                    <w:t>, мм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13D1D6C4" w14:textId="77777777" w:rsidR="006D5BAA" w:rsidRPr="00B87568" w:rsidRDefault="006D5BAA" w:rsidP="00D54FD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</w:t>
                  </w:r>
                </w:p>
              </w:tc>
            </w:tr>
            <w:tr w:rsidR="006D5BAA" w:rsidRPr="00B87568" w14:paraId="11FC96D2" w14:textId="77777777" w:rsidTr="006D5BAA">
              <w:tc>
                <w:tcPr>
                  <w:tcW w:w="495" w:type="dxa"/>
                  <w:vAlign w:val="center"/>
                </w:tcPr>
                <w:p w14:paraId="5E222623" w14:textId="77777777" w:rsidR="006D5BAA" w:rsidRPr="008C4644" w:rsidRDefault="006D5BAA" w:rsidP="00EC000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699" w:type="dxa"/>
                  <w:vAlign w:val="bottom"/>
                </w:tcPr>
                <w:p w14:paraId="5F1E0306" w14:textId="77777777" w:rsidR="006D5BAA" w:rsidRPr="00711E76" w:rsidRDefault="006D5BAA" w:rsidP="00CC221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Точность правки, не хуже мм/м</w:t>
                  </w:r>
                </w:p>
              </w:tc>
              <w:tc>
                <w:tcPr>
                  <w:tcW w:w="2170" w:type="dxa"/>
                  <w:vAlign w:val="center"/>
                </w:tcPr>
                <w:p w14:paraId="1D66F61E" w14:textId="77777777" w:rsidR="006D5BAA" w:rsidRPr="00B87568" w:rsidRDefault="006D5BAA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0,5</w:t>
                  </w:r>
                </w:p>
              </w:tc>
            </w:tr>
            <w:tr w:rsidR="006D5BAA" w:rsidRPr="00B87568" w14:paraId="63A526CE" w14:textId="77777777" w:rsidTr="006D5BAA">
              <w:tc>
                <w:tcPr>
                  <w:tcW w:w="495" w:type="dxa"/>
                  <w:vAlign w:val="center"/>
                </w:tcPr>
                <w:p w14:paraId="2232B96D" w14:textId="77777777" w:rsidR="006D5BAA" w:rsidRPr="008C4644" w:rsidRDefault="006D5BAA" w:rsidP="00EC000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699" w:type="dxa"/>
                  <w:vAlign w:val="bottom"/>
                </w:tcPr>
                <w:p w14:paraId="0F005AD9" w14:textId="77777777" w:rsidR="006D5BAA" w:rsidRPr="00711E76" w:rsidRDefault="006D5BAA" w:rsidP="00CC221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Скорость правки в диапазоне, м/мин</w:t>
                  </w:r>
                </w:p>
              </w:tc>
              <w:tc>
                <w:tcPr>
                  <w:tcW w:w="2170" w:type="dxa"/>
                  <w:vAlign w:val="center"/>
                </w:tcPr>
                <w:p w14:paraId="1BA9FEEA" w14:textId="77777777" w:rsidR="006D5BAA" w:rsidRPr="008C4644" w:rsidRDefault="006D5BAA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1-15</w:t>
                  </w:r>
                </w:p>
              </w:tc>
            </w:tr>
            <w:tr w:rsidR="006D5BAA" w:rsidRPr="00B87568" w14:paraId="5847C390" w14:textId="77777777" w:rsidTr="006D5BAA">
              <w:tc>
                <w:tcPr>
                  <w:tcW w:w="495" w:type="dxa"/>
                  <w:vAlign w:val="center"/>
                </w:tcPr>
                <w:p w14:paraId="51CE97D5" w14:textId="77777777" w:rsidR="006D5BAA" w:rsidRPr="008C4644" w:rsidRDefault="006D5BAA" w:rsidP="002259A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699" w:type="dxa"/>
                  <w:vAlign w:val="bottom"/>
                </w:tcPr>
                <w:p w14:paraId="7DA3AEE7" w14:textId="77777777" w:rsidR="006D5BAA" w:rsidRPr="00EB3EA3" w:rsidRDefault="006D5BAA" w:rsidP="003B254A">
                  <w:pPr>
                    <w:rPr>
                      <w:sz w:val="28"/>
                      <w:szCs w:val="28"/>
                    </w:rPr>
                  </w:pPr>
                  <w:r w:rsidRPr="00EB3EA3">
                    <w:rPr>
                      <w:sz w:val="28"/>
                      <w:szCs w:val="28"/>
                    </w:rPr>
                    <w:t xml:space="preserve">Точность настройки зазора между </w:t>
                  </w:r>
                  <w:proofErr w:type="spellStart"/>
                  <w:r w:rsidRPr="00EB3EA3">
                    <w:rPr>
                      <w:sz w:val="28"/>
                      <w:szCs w:val="28"/>
                    </w:rPr>
                    <w:t>вальцами,мм</w:t>
                  </w:r>
                  <w:proofErr w:type="spellEnd"/>
                </w:p>
              </w:tc>
              <w:tc>
                <w:tcPr>
                  <w:tcW w:w="2170" w:type="dxa"/>
                  <w:vAlign w:val="center"/>
                </w:tcPr>
                <w:p w14:paraId="0B79BCAC" w14:textId="77777777" w:rsidR="006D5BAA" w:rsidRPr="00EB3EA3" w:rsidRDefault="006D5BAA" w:rsidP="00CC2213">
                  <w:pPr>
                    <w:jc w:val="center"/>
                    <w:rPr>
                      <w:sz w:val="28"/>
                      <w:szCs w:val="28"/>
                    </w:rPr>
                  </w:pPr>
                  <w:r w:rsidRPr="00EB3EA3">
                    <w:rPr>
                      <w:sz w:val="28"/>
                      <w:szCs w:val="28"/>
                    </w:rPr>
                    <w:t>0,01</w:t>
                  </w:r>
                </w:p>
              </w:tc>
            </w:tr>
          </w:tbl>
          <w:p w14:paraId="5426442D" w14:textId="77777777" w:rsidR="006453AF" w:rsidRPr="00B87568" w:rsidRDefault="006453AF" w:rsidP="00AB3E4A">
            <w:pPr>
              <w:rPr>
                <w:sz w:val="28"/>
                <w:szCs w:val="28"/>
              </w:rPr>
            </w:pPr>
          </w:p>
        </w:tc>
      </w:tr>
      <w:tr w:rsidR="001B2603" w:rsidRPr="00B87568" w14:paraId="268627C1" w14:textId="77777777" w:rsidTr="00437019">
        <w:trPr>
          <w:trHeight w:val="1550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7442EA" w14:textId="77777777" w:rsidR="001B2603" w:rsidRPr="00B87568" w:rsidRDefault="001B2603" w:rsidP="00437019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0</w:t>
            </w:r>
            <w:r w:rsidR="00437019">
              <w:rPr>
                <w:sz w:val="28"/>
                <w:szCs w:val="28"/>
              </w:rPr>
              <w:t>6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0937FABB" w14:textId="77777777" w:rsidR="001B2603" w:rsidRDefault="00844FF6" w:rsidP="00AB3E4A">
            <w:pPr>
              <w:rPr>
                <w:b/>
                <w:sz w:val="28"/>
                <w:szCs w:val="28"/>
              </w:rPr>
            </w:pPr>
            <w:r w:rsidRPr="00957442">
              <w:rPr>
                <w:b/>
                <w:sz w:val="28"/>
                <w:szCs w:val="28"/>
              </w:rPr>
              <w:t>Система управления (ЧПУ):</w:t>
            </w:r>
          </w:p>
          <w:p w14:paraId="439A84BE" w14:textId="77777777" w:rsidR="00844FF6" w:rsidRPr="00EB30F8" w:rsidRDefault="003337A9" w:rsidP="00BE2FDC">
            <w:pPr>
              <w:spacing w:before="120"/>
              <w:rPr>
                <w:sz w:val="28"/>
                <w:szCs w:val="28"/>
              </w:rPr>
            </w:pPr>
            <w:r w:rsidRPr="00EB30F8">
              <w:rPr>
                <w:sz w:val="28"/>
                <w:szCs w:val="28"/>
              </w:rPr>
              <w:t xml:space="preserve">  </w:t>
            </w:r>
            <w:r w:rsidR="00437019">
              <w:rPr>
                <w:sz w:val="28"/>
                <w:szCs w:val="28"/>
              </w:rPr>
              <w:t>6</w:t>
            </w:r>
            <w:r w:rsidR="00844FF6" w:rsidRPr="00EB30F8">
              <w:rPr>
                <w:sz w:val="28"/>
                <w:szCs w:val="28"/>
              </w:rPr>
              <w:t>.1  Требования к ЧПУ</w:t>
            </w:r>
          </w:p>
          <w:p w14:paraId="19E33854" w14:textId="77777777" w:rsidR="00844FF6" w:rsidRPr="00BE37CD" w:rsidRDefault="00711E76" w:rsidP="00711E76">
            <w:pPr>
              <w:ind w:left="170"/>
              <w:rPr>
                <w:sz w:val="28"/>
                <w:szCs w:val="28"/>
              </w:rPr>
            </w:pPr>
            <w:r w:rsidRPr="00711E76">
              <w:rPr>
                <w:sz w:val="28"/>
                <w:szCs w:val="28"/>
              </w:rPr>
              <w:t>Станок долж</w:t>
            </w:r>
            <w:r w:rsidR="00BE37CD">
              <w:rPr>
                <w:sz w:val="28"/>
                <w:szCs w:val="28"/>
              </w:rPr>
              <w:t xml:space="preserve">ен быть оборудован системой ЧПУ, позволяющей производить настройки станка на правку определенных сталей </w:t>
            </w:r>
            <w:r w:rsidR="00437019">
              <w:rPr>
                <w:sz w:val="28"/>
                <w:szCs w:val="28"/>
              </w:rPr>
              <w:t>выбором их характер</w:t>
            </w:r>
            <w:r w:rsidR="00437019">
              <w:rPr>
                <w:sz w:val="28"/>
                <w:szCs w:val="28"/>
              </w:rPr>
              <w:t>и</w:t>
            </w:r>
            <w:r w:rsidR="00437019">
              <w:rPr>
                <w:sz w:val="28"/>
                <w:szCs w:val="28"/>
              </w:rPr>
              <w:t>стик непосредственно через монитор управляющей стойки станка. Система должна иметь возможность пополнения справочника обрабатываемых ст</w:t>
            </w:r>
            <w:r w:rsidR="00437019">
              <w:rPr>
                <w:sz w:val="28"/>
                <w:szCs w:val="28"/>
              </w:rPr>
              <w:t>а</w:t>
            </w:r>
            <w:r w:rsidR="00437019">
              <w:rPr>
                <w:sz w:val="28"/>
                <w:szCs w:val="28"/>
              </w:rPr>
              <w:t>лей и их характеристик.</w:t>
            </w:r>
          </w:p>
          <w:p w14:paraId="3CF4B70C" w14:textId="77777777" w:rsidR="00844FF6" w:rsidRDefault="00437019" w:rsidP="00BE2FDC">
            <w:pPr>
              <w:spacing w:before="120"/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2281D" w:rsidRPr="00EB30F8">
              <w:rPr>
                <w:sz w:val="28"/>
                <w:szCs w:val="28"/>
              </w:rPr>
              <w:t xml:space="preserve">.2 </w:t>
            </w:r>
            <w:r w:rsidR="00844FF6" w:rsidRPr="00EB30F8">
              <w:rPr>
                <w:sz w:val="28"/>
                <w:szCs w:val="28"/>
              </w:rPr>
              <w:t>Технические характеристики ЧПУ</w:t>
            </w:r>
          </w:p>
          <w:p w14:paraId="131F1A9C" w14:textId="77777777" w:rsidR="00437019" w:rsidRPr="00437019" w:rsidRDefault="00437019" w:rsidP="00437019">
            <w:pPr>
              <w:pStyle w:val="Liststycke"/>
              <w:numPr>
                <w:ilvl w:val="0"/>
                <w:numId w:val="2"/>
              </w:numPr>
              <w:tabs>
                <w:tab w:val="clear" w:pos="510"/>
                <w:tab w:val="left" w:pos="269"/>
              </w:tabs>
              <w:autoSpaceDE w:val="0"/>
              <w:autoSpaceDN w:val="0"/>
              <w:adjustRightInd w:val="0"/>
              <w:spacing w:before="0" w:after="0"/>
              <w:ind w:left="836" w:hanging="697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а</w:t>
            </w:r>
            <w:r w:rsidRPr="00437019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втоматическая настройка режимов правки после выбора характер</w:t>
            </w:r>
            <w:r w:rsidRPr="00437019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и</w:t>
            </w:r>
            <w:r w:rsidRPr="00437019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стик стали</w:t>
            </w: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;</w:t>
            </w:r>
          </w:p>
          <w:p w14:paraId="2B4C7E95" w14:textId="77777777" w:rsidR="003A2171" w:rsidRPr="00EB3EA3" w:rsidRDefault="00437019" w:rsidP="00BE2FDC">
            <w:pPr>
              <w:pStyle w:val="Liststycke"/>
              <w:numPr>
                <w:ilvl w:val="0"/>
                <w:numId w:val="2"/>
              </w:numPr>
              <w:tabs>
                <w:tab w:val="clear" w:pos="510"/>
                <w:tab w:val="left" w:pos="269"/>
              </w:tabs>
              <w:autoSpaceDE w:val="0"/>
              <w:autoSpaceDN w:val="0"/>
              <w:adjustRightInd w:val="0"/>
              <w:spacing w:before="0" w:after="0"/>
              <w:ind w:left="836" w:hanging="697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и</w:t>
            </w:r>
            <w:r w:rsidR="003942C8" w:rsidRPr="003942C8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нтегрированная цифровая система управления</w:t>
            </w:r>
            <w:r w:rsidR="00EB30F8" w:rsidRPr="003942C8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 xml:space="preserve"> </w:t>
            </w:r>
            <w:r w:rsidR="003942C8" w:rsidRPr="003942C8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серво-гидроприводами</w:t>
            </w: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;</w:t>
            </w:r>
          </w:p>
          <w:p w14:paraId="30A0DE8A" w14:textId="77777777" w:rsidR="00EB3EA3" w:rsidRPr="003942C8" w:rsidRDefault="00437019" w:rsidP="00BE2FDC">
            <w:pPr>
              <w:pStyle w:val="Liststycke"/>
              <w:numPr>
                <w:ilvl w:val="0"/>
                <w:numId w:val="2"/>
              </w:numPr>
              <w:tabs>
                <w:tab w:val="clear" w:pos="510"/>
                <w:tab w:val="left" w:pos="269"/>
              </w:tabs>
              <w:autoSpaceDE w:val="0"/>
              <w:autoSpaceDN w:val="0"/>
              <w:adjustRightInd w:val="0"/>
              <w:spacing w:before="0" w:after="0"/>
              <w:ind w:hanging="1302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и</w:t>
            </w:r>
            <w:r w:rsidR="00EB3EA3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ндикация процесса правки на дисплее</w:t>
            </w: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 w:eastAsia="ru-RU"/>
              </w:rPr>
              <w:t>.</w:t>
            </w:r>
          </w:p>
        </w:tc>
      </w:tr>
      <w:tr w:rsidR="00F20E1F" w:rsidRPr="00B87568" w14:paraId="106DAF4B" w14:textId="77777777" w:rsidTr="00BE2FDC">
        <w:trPr>
          <w:trHeight w:val="986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AFE5DE" w14:textId="77777777" w:rsidR="00F20E1F" w:rsidRPr="00B87568" w:rsidRDefault="003337A9" w:rsidP="00264B8A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lastRenderedPageBreak/>
              <w:t>0</w:t>
            </w:r>
            <w:r w:rsidR="00264B8A">
              <w:rPr>
                <w:sz w:val="28"/>
                <w:szCs w:val="28"/>
              </w:rPr>
              <w:t>7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0E122575" w14:textId="77777777" w:rsidR="00A70990" w:rsidRDefault="00F20E1F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Тип измерительной системы:</w:t>
            </w:r>
          </w:p>
          <w:p w14:paraId="6933A8A2" w14:textId="77777777" w:rsidR="00EB3EA3" w:rsidRDefault="00EB3EA3" w:rsidP="00AB3E4A">
            <w:pPr>
              <w:rPr>
                <w:b/>
                <w:sz w:val="28"/>
                <w:szCs w:val="28"/>
              </w:rPr>
            </w:pPr>
          </w:p>
          <w:p w14:paraId="7DD9325A" w14:textId="77777777" w:rsidR="00A70990" w:rsidRPr="00B87568" w:rsidRDefault="00F20E1F" w:rsidP="00EB3EA3">
            <w:pPr>
              <w:rPr>
                <w:b/>
                <w:sz w:val="28"/>
                <w:szCs w:val="28"/>
              </w:rPr>
            </w:pPr>
            <w:r w:rsidRPr="00C6002D">
              <w:rPr>
                <w:sz w:val="28"/>
                <w:szCs w:val="28"/>
              </w:rPr>
              <w:t xml:space="preserve"> </w:t>
            </w:r>
            <w:r w:rsidR="00C6002D" w:rsidRPr="00C6002D">
              <w:rPr>
                <w:sz w:val="28"/>
                <w:szCs w:val="28"/>
              </w:rPr>
              <w:t>Индуктивные датчики</w:t>
            </w:r>
            <w:r w:rsidR="00D54FD3">
              <w:rPr>
                <w:sz w:val="28"/>
                <w:szCs w:val="28"/>
              </w:rPr>
              <w:t xml:space="preserve"> или другие бесконтактные системы</w:t>
            </w:r>
            <w:r w:rsidR="00437019">
              <w:rPr>
                <w:sz w:val="28"/>
                <w:szCs w:val="28"/>
              </w:rPr>
              <w:t>.</w:t>
            </w:r>
            <w:r w:rsidR="00C6002D" w:rsidRPr="00C6002D">
              <w:rPr>
                <w:sz w:val="28"/>
                <w:szCs w:val="28"/>
              </w:rPr>
              <w:t xml:space="preserve"> </w:t>
            </w:r>
          </w:p>
        </w:tc>
      </w:tr>
      <w:tr w:rsidR="00B367FC" w:rsidRPr="00B87568" w14:paraId="538D6245" w14:textId="77777777" w:rsidTr="00BE2FDC">
        <w:trPr>
          <w:trHeight w:val="2958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EA88D1" w14:textId="77777777" w:rsidR="00B367FC" w:rsidRPr="00B87568" w:rsidRDefault="00264B8A" w:rsidP="00A7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728F9915" w14:textId="77777777" w:rsidR="00B367FC" w:rsidRDefault="006453AF" w:rsidP="00AB3E4A">
            <w:pPr>
              <w:rPr>
                <w:b/>
                <w:sz w:val="28"/>
                <w:szCs w:val="28"/>
              </w:rPr>
            </w:pPr>
            <w:r w:rsidRPr="003A2171">
              <w:rPr>
                <w:b/>
                <w:sz w:val="28"/>
                <w:szCs w:val="28"/>
              </w:rPr>
              <w:t>Комплектность поставки оборудования:</w:t>
            </w:r>
          </w:p>
          <w:p w14:paraId="09F0AEB2" w14:textId="77777777" w:rsidR="00A70990" w:rsidRPr="003A2171" w:rsidRDefault="00A70990" w:rsidP="00AB3E4A">
            <w:pPr>
              <w:rPr>
                <w:b/>
                <w:sz w:val="28"/>
                <w:szCs w:val="28"/>
              </w:rPr>
            </w:pPr>
          </w:p>
          <w:p w14:paraId="716AA413" w14:textId="77777777" w:rsidR="005D6118" w:rsidRDefault="0039363C" w:rsidP="005D6118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Правильная машина</w:t>
            </w:r>
            <w:r w:rsidR="00264B8A">
              <w:rPr>
                <w:sz w:val="28"/>
                <w:szCs w:val="28"/>
              </w:rPr>
              <w:t>;</w:t>
            </w:r>
          </w:p>
          <w:p w14:paraId="23255CB3" w14:textId="77777777" w:rsidR="0039363C" w:rsidRDefault="0039363C" w:rsidP="005D6118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Гидравлическая система</w:t>
            </w:r>
            <w:r w:rsidR="00264B8A">
              <w:rPr>
                <w:sz w:val="28"/>
                <w:szCs w:val="28"/>
              </w:rPr>
              <w:t>;</w:t>
            </w:r>
          </w:p>
          <w:p w14:paraId="6B61F2CD" w14:textId="77777777" w:rsidR="0039363C" w:rsidRDefault="0039363C" w:rsidP="005D6118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Электрооборудование и система управления</w:t>
            </w:r>
            <w:r w:rsidR="00264B8A">
              <w:rPr>
                <w:sz w:val="28"/>
                <w:szCs w:val="28"/>
              </w:rPr>
              <w:t>;</w:t>
            </w:r>
          </w:p>
          <w:p w14:paraId="27AC9005" w14:textId="77777777" w:rsidR="0039363C" w:rsidRDefault="0039363C" w:rsidP="005D6118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Приспособление для быстрой смены правильных вальц</w:t>
            </w:r>
            <w:r w:rsidR="00B601A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</w:t>
            </w:r>
            <w:r w:rsidR="00264B8A">
              <w:rPr>
                <w:sz w:val="28"/>
                <w:szCs w:val="28"/>
              </w:rPr>
              <w:t>;</w:t>
            </w:r>
          </w:p>
          <w:p w14:paraId="221DD8E0" w14:textId="77777777" w:rsidR="0039363C" w:rsidRDefault="0039363C" w:rsidP="005D6118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Принадлежности</w:t>
            </w:r>
            <w:r w:rsidR="00264B8A">
              <w:rPr>
                <w:sz w:val="28"/>
                <w:szCs w:val="28"/>
              </w:rPr>
              <w:t>;</w:t>
            </w:r>
          </w:p>
          <w:p w14:paraId="6E15C0AB" w14:textId="77777777" w:rsidR="006453AF" w:rsidRPr="003A2171" w:rsidRDefault="00C6002D" w:rsidP="00EB3EA3">
            <w:pPr>
              <w:numPr>
                <w:ilvl w:val="0"/>
                <w:numId w:val="5"/>
              </w:numPr>
              <w:tabs>
                <w:tab w:val="righ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Руководство по эксплуатации и техническая документация</w:t>
            </w:r>
            <w:r w:rsidR="00EB3EA3">
              <w:rPr>
                <w:sz w:val="28"/>
                <w:szCs w:val="28"/>
              </w:rPr>
              <w:t xml:space="preserve"> на русском языке.</w:t>
            </w:r>
          </w:p>
        </w:tc>
      </w:tr>
      <w:tr w:rsidR="00B367FC" w:rsidRPr="00B87568" w14:paraId="64038741" w14:textId="77777777" w:rsidTr="00BE2FDC"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FFDE89" w14:textId="77777777" w:rsidR="00B367FC" w:rsidRPr="00B87568" w:rsidRDefault="00264B8A" w:rsidP="00A7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00091613" w14:textId="77777777" w:rsidR="00B367FC" w:rsidRDefault="00062656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Дополнительные опции:</w:t>
            </w:r>
          </w:p>
          <w:p w14:paraId="77A08461" w14:textId="77777777" w:rsidR="00A70990" w:rsidRPr="00A160EF" w:rsidRDefault="0039363C" w:rsidP="00D54FD3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Приводной реверсивный </w:t>
            </w:r>
            <w:r w:rsidR="00D54FD3">
              <w:rPr>
                <w:color w:val="000000"/>
                <w:sz w:val="28"/>
                <w:szCs w:val="28"/>
              </w:rPr>
              <w:t xml:space="preserve">рольганг, </w:t>
            </w:r>
            <w:r>
              <w:rPr>
                <w:color w:val="000000"/>
                <w:sz w:val="28"/>
                <w:szCs w:val="28"/>
              </w:rPr>
              <w:t xml:space="preserve">синхронизированный </w:t>
            </w:r>
            <w:r w:rsidR="00D54FD3">
              <w:rPr>
                <w:color w:val="000000"/>
                <w:sz w:val="28"/>
                <w:szCs w:val="28"/>
              </w:rPr>
              <w:t xml:space="preserve">со станком </w:t>
            </w:r>
            <w:r>
              <w:rPr>
                <w:color w:val="000000"/>
                <w:sz w:val="28"/>
                <w:szCs w:val="28"/>
              </w:rPr>
              <w:t xml:space="preserve">на </w:t>
            </w:r>
            <w:r w:rsidR="00D54FD3">
              <w:rPr>
                <w:color w:val="000000"/>
                <w:sz w:val="28"/>
                <w:szCs w:val="28"/>
              </w:rPr>
              <w:t xml:space="preserve">его </w:t>
            </w:r>
            <w:r>
              <w:rPr>
                <w:color w:val="000000"/>
                <w:sz w:val="28"/>
                <w:szCs w:val="28"/>
              </w:rPr>
              <w:t>входе и выходе</w:t>
            </w:r>
            <w:r w:rsidR="00EB3EA3">
              <w:rPr>
                <w:color w:val="000000"/>
                <w:sz w:val="28"/>
                <w:szCs w:val="28"/>
              </w:rPr>
              <w:t>.</w:t>
            </w:r>
          </w:p>
        </w:tc>
      </w:tr>
      <w:tr w:rsidR="00B367FC" w:rsidRPr="00B87568" w14:paraId="02E98361" w14:textId="77777777" w:rsidTr="00BE2FDC"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68C691" w14:textId="77777777" w:rsidR="00B367FC" w:rsidRPr="00B87568" w:rsidRDefault="00844FF6" w:rsidP="00264B8A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0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2C968F7B" w14:textId="77777777" w:rsidR="00B367FC" w:rsidRDefault="00A7777B" w:rsidP="00AB3E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Параметры используемых энергоносителей:</w:t>
            </w:r>
          </w:p>
          <w:p w14:paraId="270B1D41" w14:textId="77777777" w:rsidR="00A70990" w:rsidRPr="00B87568" w:rsidRDefault="00A70990" w:rsidP="00AB3E4A">
            <w:pPr>
              <w:rPr>
                <w:b/>
                <w:sz w:val="28"/>
                <w:szCs w:val="28"/>
              </w:rPr>
            </w:pPr>
          </w:p>
          <w:p w14:paraId="706E0999" w14:textId="77777777" w:rsidR="005D6118" w:rsidRDefault="00264B8A" w:rsidP="00AB3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F43B72" w:rsidRPr="00B87568">
              <w:rPr>
                <w:sz w:val="28"/>
                <w:szCs w:val="28"/>
              </w:rPr>
              <w:t>лектроэнергия</w:t>
            </w:r>
            <w:r w:rsidR="005D6118">
              <w:rPr>
                <w:sz w:val="28"/>
                <w:szCs w:val="28"/>
              </w:rPr>
              <w:t>:</w:t>
            </w:r>
          </w:p>
          <w:p w14:paraId="48731B42" w14:textId="77777777" w:rsidR="00F43B72" w:rsidRPr="00B87568" w:rsidRDefault="005D6118" w:rsidP="00264B8A">
            <w:pPr>
              <w:rPr>
                <w:b/>
                <w:sz w:val="28"/>
                <w:szCs w:val="28"/>
              </w:rPr>
            </w:pPr>
            <w:r w:rsidRPr="005D6118">
              <w:rPr>
                <w:sz w:val="28"/>
                <w:szCs w:val="28"/>
              </w:rPr>
              <w:t>3 x 380В (-5%, +15%)</w:t>
            </w:r>
            <w:r w:rsidR="00264B8A">
              <w:rPr>
                <w:sz w:val="28"/>
                <w:szCs w:val="28"/>
              </w:rPr>
              <w:t xml:space="preserve"> </w:t>
            </w:r>
            <w:r w:rsidR="00264B8A" w:rsidRPr="005D6118">
              <w:rPr>
                <w:sz w:val="28"/>
                <w:szCs w:val="28"/>
              </w:rPr>
              <w:t>с нейтральными выводами</w:t>
            </w:r>
            <w:r w:rsidR="00264B8A">
              <w:rPr>
                <w:sz w:val="28"/>
                <w:szCs w:val="28"/>
              </w:rPr>
              <w:t>,</w:t>
            </w:r>
            <w:r w:rsidRPr="005D6118">
              <w:rPr>
                <w:sz w:val="28"/>
                <w:szCs w:val="28"/>
              </w:rPr>
              <w:t xml:space="preserve"> 50</w:t>
            </w:r>
            <w:r w:rsidR="00264B8A">
              <w:rPr>
                <w:sz w:val="28"/>
                <w:szCs w:val="28"/>
              </w:rPr>
              <w:t>…60</w:t>
            </w:r>
            <w:r w:rsidRPr="005D6118">
              <w:rPr>
                <w:sz w:val="28"/>
                <w:szCs w:val="28"/>
              </w:rPr>
              <w:t xml:space="preserve"> Гц </w:t>
            </w:r>
          </w:p>
        </w:tc>
      </w:tr>
      <w:tr w:rsidR="00B367FC" w:rsidRPr="00B87568" w14:paraId="4BEE3371" w14:textId="77777777" w:rsidTr="00BE2FDC"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61CFE4" w14:textId="77777777" w:rsidR="00B367FC" w:rsidRPr="00B87568" w:rsidRDefault="004C3D59" w:rsidP="00264B8A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1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6A714BBF" w14:textId="77777777" w:rsidR="00B367FC" w:rsidRDefault="004C3D59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Перечень запасных частей и быстроизнашивающихся элементов на срок гарантии:</w:t>
            </w:r>
          </w:p>
          <w:p w14:paraId="1773E124" w14:textId="77777777" w:rsidR="00A70990" w:rsidRPr="00A045B2" w:rsidRDefault="00A70990" w:rsidP="00AB3E4A">
            <w:pPr>
              <w:rPr>
                <w:b/>
                <w:sz w:val="22"/>
                <w:szCs w:val="28"/>
              </w:rPr>
            </w:pPr>
          </w:p>
          <w:p w14:paraId="5390D421" w14:textId="77777777" w:rsidR="00C7001A" w:rsidRDefault="003B15DC" w:rsidP="00AB3E4A">
            <w:pPr>
              <w:rPr>
                <w:sz w:val="28"/>
                <w:szCs w:val="28"/>
              </w:rPr>
            </w:pPr>
            <w:r w:rsidRPr="003B15DC">
              <w:rPr>
                <w:sz w:val="28"/>
                <w:szCs w:val="28"/>
              </w:rPr>
              <w:t>Поставщик поставляет полный перечень запасных частей и быстроизнаш</w:t>
            </w:r>
            <w:r w:rsidRPr="003B15DC">
              <w:rPr>
                <w:sz w:val="28"/>
                <w:szCs w:val="28"/>
              </w:rPr>
              <w:t>и</w:t>
            </w:r>
            <w:r w:rsidRPr="003B15DC">
              <w:rPr>
                <w:sz w:val="28"/>
                <w:szCs w:val="28"/>
              </w:rPr>
              <w:t>вающихся элементов на срок гарантии.</w:t>
            </w:r>
          </w:p>
          <w:p w14:paraId="7626DCB6" w14:textId="77777777" w:rsidR="00E73CCA" w:rsidRPr="00A045B2" w:rsidRDefault="00E73CCA" w:rsidP="00AB3E4A">
            <w:pPr>
              <w:rPr>
                <w:sz w:val="22"/>
                <w:szCs w:val="28"/>
              </w:rPr>
            </w:pPr>
          </w:p>
        </w:tc>
      </w:tr>
      <w:tr w:rsidR="00B367FC" w:rsidRPr="00B87568" w14:paraId="66D05D40" w14:textId="77777777" w:rsidTr="00A045B2">
        <w:trPr>
          <w:trHeight w:val="1307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3863AD" w14:textId="77777777" w:rsidR="00B367FC" w:rsidRPr="00B87568" w:rsidRDefault="00FB594E" w:rsidP="00264B8A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2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6A548D5B" w14:textId="77777777" w:rsidR="00B367FC" w:rsidRDefault="00C7001A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Инструмент и технологическая оснастка:</w:t>
            </w:r>
          </w:p>
          <w:p w14:paraId="48BFCE06" w14:textId="77777777" w:rsidR="00A70990" w:rsidRPr="00A045B2" w:rsidRDefault="00A70990" w:rsidP="00AB3E4A">
            <w:pPr>
              <w:rPr>
                <w:b/>
                <w:sz w:val="18"/>
                <w:szCs w:val="28"/>
              </w:rPr>
            </w:pPr>
          </w:p>
          <w:p w14:paraId="014FA096" w14:textId="77777777" w:rsidR="00A70990" w:rsidRPr="0062704B" w:rsidRDefault="0062704B" w:rsidP="00AB3E4A">
            <w:pPr>
              <w:rPr>
                <w:sz w:val="28"/>
                <w:szCs w:val="28"/>
              </w:rPr>
            </w:pPr>
            <w:r w:rsidRPr="0062704B">
              <w:rPr>
                <w:sz w:val="28"/>
                <w:szCs w:val="28"/>
              </w:rPr>
              <w:t>Установка должна быть укомплектована всем необходимым инструментом и</w:t>
            </w:r>
            <w:r w:rsidR="003B15DC">
              <w:rPr>
                <w:sz w:val="28"/>
                <w:szCs w:val="28"/>
              </w:rPr>
              <w:t xml:space="preserve"> аксессуарами  для обслуживания.</w:t>
            </w:r>
          </w:p>
        </w:tc>
      </w:tr>
      <w:tr w:rsidR="00B367FC" w:rsidRPr="00B87568" w14:paraId="757B03C7" w14:textId="77777777" w:rsidTr="007301F1">
        <w:trPr>
          <w:trHeight w:val="274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965A62" w14:textId="77777777" w:rsidR="00B367FC" w:rsidRPr="00B87568" w:rsidRDefault="00F211A2" w:rsidP="00264B8A">
            <w:pPr>
              <w:jc w:val="center"/>
              <w:rPr>
                <w:sz w:val="28"/>
                <w:szCs w:val="28"/>
              </w:rPr>
            </w:pPr>
            <w:r w:rsidRPr="00B87568"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3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3D1649C1" w14:textId="77777777" w:rsidR="00B367FC" w:rsidRDefault="00900D8B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Условия контроля и приемки оборудования:</w:t>
            </w:r>
          </w:p>
          <w:p w14:paraId="1B183706" w14:textId="77777777" w:rsidR="00A045B2" w:rsidRDefault="00A045B2" w:rsidP="003B18F0">
            <w:pPr>
              <w:rPr>
                <w:sz w:val="28"/>
                <w:szCs w:val="28"/>
              </w:rPr>
            </w:pPr>
          </w:p>
          <w:p w14:paraId="0B03A6B7" w14:textId="77777777" w:rsidR="003B18F0" w:rsidRDefault="00925988" w:rsidP="003B18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.1. </w:t>
            </w:r>
            <w:r w:rsidR="003B18F0">
              <w:rPr>
                <w:sz w:val="28"/>
                <w:szCs w:val="28"/>
              </w:rPr>
              <w:t>Предварительная п</w:t>
            </w:r>
            <w:r w:rsidR="003B18F0" w:rsidRPr="002617E0">
              <w:rPr>
                <w:sz w:val="28"/>
                <w:szCs w:val="28"/>
              </w:rPr>
              <w:t xml:space="preserve">риемка оборудования </w:t>
            </w:r>
            <w:r w:rsidR="003B18F0">
              <w:rPr>
                <w:sz w:val="28"/>
                <w:szCs w:val="28"/>
              </w:rPr>
              <w:t>Заказчиком производится п</w:t>
            </w:r>
            <w:r w:rsidR="003B18F0">
              <w:rPr>
                <w:sz w:val="28"/>
                <w:szCs w:val="28"/>
              </w:rPr>
              <w:t>е</w:t>
            </w:r>
            <w:r w:rsidR="003B18F0">
              <w:rPr>
                <w:sz w:val="28"/>
                <w:szCs w:val="28"/>
              </w:rPr>
              <w:t xml:space="preserve">ред отгрузкой </w:t>
            </w:r>
            <w:r w:rsidR="003B18F0" w:rsidRPr="002617E0">
              <w:rPr>
                <w:sz w:val="28"/>
                <w:szCs w:val="28"/>
              </w:rPr>
              <w:t>на заводе изготовителе</w:t>
            </w:r>
            <w:r>
              <w:rPr>
                <w:sz w:val="28"/>
                <w:szCs w:val="28"/>
              </w:rPr>
              <w:t xml:space="preserve"> по согласованной программе</w:t>
            </w:r>
            <w:r w:rsidR="003B18F0">
              <w:rPr>
                <w:sz w:val="28"/>
                <w:szCs w:val="28"/>
              </w:rPr>
              <w:t>.</w:t>
            </w:r>
          </w:p>
          <w:p w14:paraId="261F838A" w14:textId="77777777" w:rsidR="00900D8B" w:rsidRDefault="00925988" w:rsidP="009259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.2. </w:t>
            </w:r>
            <w:r w:rsidR="003B18F0">
              <w:rPr>
                <w:sz w:val="28"/>
                <w:szCs w:val="28"/>
              </w:rPr>
              <w:t xml:space="preserve">Окончательная приемка – на предприятии Заказчика по согласованной программе. </w:t>
            </w:r>
          </w:p>
          <w:p w14:paraId="2205FC6F" w14:textId="77777777" w:rsidR="00925988" w:rsidRDefault="00925988" w:rsidP="00264B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.3. </w:t>
            </w:r>
            <w:r w:rsidR="0068049D">
              <w:rPr>
                <w:sz w:val="28"/>
                <w:szCs w:val="28"/>
              </w:rPr>
              <w:t>По окончания срока гарантийного обслуживания должны быть провед</w:t>
            </w:r>
            <w:r w:rsidR="0068049D">
              <w:rPr>
                <w:sz w:val="28"/>
                <w:szCs w:val="28"/>
              </w:rPr>
              <w:t>е</w:t>
            </w:r>
            <w:r w:rsidR="0068049D">
              <w:rPr>
                <w:sz w:val="28"/>
                <w:szCs w:val="28"/>
              </w:rPr>
              <w:t>ны контрольные испытания установки на предмет соответствия ее параме</w:t>
            </w:r>
            <w:r w:rsidR="0068049D">
              <w:rPr>
                <w:sz w:val="28"/>
                <w:szCs w:val="28"/>
              </w:rPr>
              <w:t>т</w:t>
            </w:r>
            <w:r w:rsidR="0068049D">
              <w:rPr>
                <w:sz w:val="28"/>
                <w:szCs w:val="28"/>
              </w:rPr>
              <w:t xml:space="preserve">ров техническому паспорту и, при необходимости, </w:t>
            </w:r>
            <w:r w:rsidR="00831D72">
              <w:rPr>
                <w:sz w:val="28"/>
                <w:szCs w:val="28"/>
              </w:rPr>
              <w:t>должна быть выполнена наладка ее систем в соответствии с требованиями паспортных данных</w:t>
            </w:r>
            <w:r w:rsidR="0068049D">
              <w:rPr>
                <w:sz w:val="28"/>
                <w:szCs w:val="28"/>
              </w:rPr>
              <w:t>.</w:t>
            </w:r>
          </w:p>
          <w:p w14:paraId="5AB1E3BF" w14:textId="77777777" w:rsidR="00A045B2" w:rsidRPr="00BF2635" w:rsidRDefault="00A045B2" w:rsidP="00331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A045B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  <w:r w:rsidRPr="00A045B2">
              <w:rPr>
                <w:sz w:val="28"/>
                <w:szCs w:val="28"/>
              </w:rPr>
              <w:t>. Поставщик обязан выполнить монтаж</w:t>
            </w:r>
            <w:r>
              <w:rPr>
                <w:sz w:val="28"/>
                <w:szCs w:val="28"/>
              </w:rPr>
              <w:t xml:space="preserve">, </w:t>
            </w:r>
            <w:r w:rsidRPr="00A045B2">
              <w:rPr>
                <w:sz w:val="28"/>
                <w:szCs w:val="28"/>
              </w:rPr>
              <w:t>пуско-наладочные работы, пр</w:t>
            </w:r>
            <w:r w:rsidRPr="00A045B2">
              <w:rPr>
                <w:sz w:val="28"/>
                <w:szCs w:val="28"/>
              </w:rPr>
              <w:t>о</w:t>
            </w:r>
            <w:r w:rsidRPr="00A045B2">
              <w:rPr>
                <w:sz w:val="28"/>
                <w:szCs w:val="28"/>
              </w:rPr>
              <w:t>вести обучение персонала Заказчика.</w:t>
            </w:r>
          </w:p>
        </w:tc>
      </w:tr>
      <w:tr w:rsidR="00C65BB7" w:rsidRPr="00B87568" w14:paraId="70AEB72A" w14:textId="77777777" w:rsidTr="00BE2FDC">
        <w:trPr>
          <w:trHeight w:val="1410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4CF0FE" w14:textId="77777777" w:rsidR="00C65BB7" w:rsidRPr="00B87568" w:rsidRDefault="003B15DC" w:rsidP="00264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4B8A">
              <w:rPr>
                <w:sz w:val="28"/>
                <w:szCs w:val="28"/>
              </w:rPr>
              <w:t>4</w:t>
            </w:r>
          </w:p>
        </w:tc>
        <w:tc>
          <w:tcPr>
            <w:tcW w:w="9590" w:type="dxa"/>
            <w:tcBorders>
              <w:left w:val="single" w:sz="18" w:space="0" w:color="auto"/>
              <w:right w:val="single" w:sz="18" w:space="0" w:color="auto"/>
            </w:tcBorders>
          </w:tcPr>
          <w:p w14:paraId="21C5F1F4" w14:textId="77777777" w:rsidR="00C65BB7" w:rsidRDefault="00900D8B" w:rsidP="00AB3E4A">
            <w:pPr>
              <w:rPr>
                <w:b/>
                <w:sz w:val="28"/>
                <w:szCs w:val="28"/>
              </w:rPr>
            </w:pPr>
            <w:r w:rsidRPr="00B87568">
              <w:rPr>
                <w:b/>
                <w:sz w:val="28"/>
                <w:szCs w:val="28"/>
              </w:rPr>
              <w:t>Перечень технической документации</w:t>
            </w:r>
            <w:r w:rsidR="00F63FA1">
              <w:rPr>
                <w:b/>
                <w:sz w:val="28"/>
                <w:szCs w:val="28"/>
              </w:rPr>
              <w:t xml:space="preserve"> предоставляемой на русском яз</w:t>
            </w:r>
            <w:r w:rsidR="00F63FA1">
              <w:rPr>
                <w:b/>
                <w:sz w:val="28"/>
                <w:szCs w:val="28"/>
              </w:rPr>
              <w:t>ы</w:t>
            </w:r>
            <w:r w:rsidR="00F63FA1">
              <w:rPr>
                <w:b/>
                <w:sz w:val="28"/>
                <w:szCs w:val="28"/>
              </w:rPr>
              <w:t>ке</w:t>
            </w:r>
            <w:r w:rsidRPr="00B87568">
              <w:rPr>
                <w:b/>
                <w:sz w:val="28"/>
                <w:szCs w:val="28"/>
              </w:rPr>
              <w:t>:</w:t>
            </w:r>
          </w:p>
          <w:p w14:paraId="41DFE187" w14:textId="77777777" w:rsidR="00A70990" w:rsidRPr="00B87568" w:rsidRDefault="00A70990" w:rsidP="00AB3E4A">
            <w:pPr>
              <w:rPr>
                <w:b/>
                <w:sz w:val="28"/>
                <w:szCs w:val="28"/>
              </w:rPr>
            </w:pPr>
          </w:p>
          <w:p w14:paraId="44DBC13F" w14:textId="77777777" w:rsidR="008C4644" w:rsidRPr="008C4644" w:rsidRDefault="008C4644" w:rsidP="008C4644">
            <w:pPr>
              <w:jc w:val="both"/>
              <w:rPr>
                <w:sz w:val="28"/>
                <w:szCs w:val="28"/>
              </w:rPr>
            </w:pPr>
            <w:r w:rsidRPr="008C4644">
              <w:rPr>
                <w:sz w:val="28"/>
                <w:szCs w:val="28"/>
              </w:rPr>
              <w:t xml:space="preserve">а) технический паспорт (описание) Оборудования, включающий все </w:t>
            </w:r>
            <w:r w:rsidR="00033CBB">
              <w:rPr>
                <w:sz w:val="28"/>
                <w:szCs w:val="28"/>
              </w:rPr>
              <w:t>технич</w:t>
            </w:r>
            <w:r w:rsidR="00033CBB">
              <w:rPr>
                <w:sz w:val="28"/>
                <w:szCs w:val="28"/>
              </w:rPr>
              <w:t>е</w:t>
            </w:r>
            <w:r w:rsidR="00033CBB">
              <w:rPr>
                <w:sz w:val="28"/>
                <w:szCs w:val="28"/>
              </w:rPr>
              <w:lastRenderedPageBreak/>
              <w:t>ские данные Оборудования</w:t>
            </w:r>
            <w:r w:rsidRPr="008C4644">
              <w:rPr>
                <w:sz w:val="28"/>
                <w:szCs w:val="28"/>
              </w:rPr>
              <w:t>;</w:t>
            </w:r>
          </w:p>
          <w:p w14:paraId="3D91797C" w14:textId="77777777" w:rsidR="008C4644" w:rsidRPr="008C4644" w:rsidRDefault="008C4644" w:rsidP="008C4644">
            <w:pPr>
              <w:jc w:val="both"/>
              <w:rPr>
                <w:sz w:val="28"/>
                <w:szCs w:val="28"/>
              </w:rPr>
            </w:pPr>
            <w:r w:rsidRPr="008C4644">
              <w:rPr>
                <w:sz w:val="28"/>
                <w:szCs w:val="28"/>
              </w:rPr>
              <w:t>б) электрические принципиальные схемы, PLC параметры;</w:t>
            </w:r>
          </w:p>
          <w:p w14:paraId="10EE5D98" w14:textId="77777777" w:rsidR="008C4644" w:rsidRPr="008C4644" w:rsidRDefault="008C4644" w:rsidP="008C4644">
            <w:pPr>
              <w:jc w:val="both"/>
              <w:rPr>
                <w:sz w:val="28"/>
                <w:szCs w:val="28"/>
              </w:rPr>
            </w:pPr>
            <w:r w:rsidRPr="008C4644">
              <w:rPr>
                <w:sz w:val="28"/>
                <w:szCs w:val="28"/>
              </w:rPr>
              <w:t>в) руководство по эксплуатации и обслуживанию;</w:t>
            </w:r>
          </w:p>
          <w:p w14:paraId="23895801" w14:textId="77777777" w:rsidR="008C4644" w:rsidRPr="008C4644" w:rsidRDefault="008C4644" w:rsidP="008C4644">
            <w:pPr>
              <w:jc w:val="both"/>
              <w:rPr>
                <w:sz w:val="28"/>
                <w:szCs w:val="28"/>
              </w:rPr>
            </w:pPr>
            <w:r w:rsidRPr="008C4644">
              <w:rPr>
                <w:sz w:val="28"/>
                <w:szCs w:val="28"/>
              </w:rPr>
              <w:t xml:space="preserve">г) руководство по эксплуатации и обслуживанию </w:t>
            </w:r>
            <w:r w:rsidR="00F82966">
              <w:rPr>
                <w:sz w:val="28"/>
                <w:szCs w:val="28"/>
              </w:rPr>
              <w:t>на комплектующие изд</w:t>
            </w:r>
            <w:r w:rsidR="00F82966">
              <w:rPr>
                <w:sz w:val="28"/>
                <w:szCs w:val="28"/>
              </w:rPr>
              <w:t>е</w:t>
            </w:r>
            <w:r w:rsidR="00F82966">
              <w:rPr>
                <w:sz w:val="28"/>
                <w:szCs w:val="28"/>
              </w:rPr>
              <w:t>лия</w:t>
            </w:r>
            <w:r w:rsidRPr="008C4644">
              <w:rPr>
                <w:sz w:val="28"/>
                <w:szCs w:val="28"/>
              </w:rPr>
              <w:t>;</w:t>
            </w:r>
          </w:p>
          <w:p w14:paraId="6701D249" w14:textId="77777777" w:rsidR="008C4644" w:rsidRDefault="00D87EA1" w:rsidP="008C4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C4644" w:rsidRPr="008C4644">
              <w:rPr>
                <w:sz w:val="28"/>
                <w:szCs w:val="28"/>
              </w:rPr>
              <w:t>) руководство по программному обеспечению.</w:t>
            </w:r>
          </w:p>
          <w:p w14:paraId="4BED3600" w14:textId="77777777" w:rsidR="005520AF" w:rsidRDefault="00D87EA1" w:rsidP="008C4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="005520AF">
              <w:rPr>
                <w:sz w:val="28"/>
                <w:szCs w:val="28"/>
              </w:rPr>
              <w:t xml:space="preserve">) ведомость запасных частей и </w:t>
            </w:r>
            <w:r w:rsidR="005520AF" w:rsidRPr="003B15DC">
              <w:rPr>
                <w:sz w:val="28"/>
                <w:szCs w:val="28"/>
              </w:rPr>
              <w:t>быстроизнашивающихся элементов</w:t>
            </w:r>
          </w:p>
          <w:p w14:paraId="663D8506" w14:textId="77777777" w:rsidR="005520AF" w:rsidRDefault="00D87EA1" w:rsidP="008C46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="005520AF">
              <w:rPr>
                <w:sz w:val="28"/>
                <w:szCs w:val="28"/>
              </w:rPr>
              <w:t>) отчеты по предварительным испытаниям на заводе – изготовителе.</w:t>
            </w:r>
          </w:p>
          <w:p w14:paraId="61252E04" w14:textId="77777777" w:rsidR="005520AF" w:rsidRPr="008C4644" w:rsidRDefault="005520AF" w:rsidP="008C4644">
            <w:pPr>
              <w:jc w:val="both"/>
              <w:rPr>
                <w:sz w:val="28"/>
                <w:szCs w:val="28"/>
              </w:rPr>
            </w:pPr>
          </w:p>
          <w:p w14:paraId="79ACAE7C" w14:textId="434053D2" w:rsidR="008C4644" w:rsidRPr="007301F1" w:rsidRDefault="008C4644" w:rsidP="008C4644">
            <w:pPr>
              <w:jc w:val="both"/>
              <w:rPr>
                <w:sz w:val="28"/>
                <w:szCs w:val="28"/>
              </w:rPr>
            </w:pPr>
            <w:r w:rsidRPr="008C4644">
              <w:rPr>
                <w:sz w:val="28"/>
                <w:szCs w:val="28"/>
              </w:rPr>
              <w:t>Документация переда</w:t>
            </w:r>
            <w:r w:rsidR="00F63FA1">
              <w:rPr>
                <w:sz w:val="28"/>
                <w:szCs w:val="28"/>
              </w:rPr>
              <w:t>ется</w:t>
            </w:r>
            <w:r w:rsidRPr="008C4644">
              <w:rPr>
                <w:sz w:val="28"/>
                <w:szCs w:val="28"/>
              </w:rPr>
              <w:t xml:space="preserve"> Заказчику </w:t>
            </w:r>
            <w:r w:rsidR="005520AF">
              <w:rPr>
                <w:sz w:val="28"/>
                <w:szCs w:val="28"/>
              </w:rPr>
              <w:t xml:space="preserve">на русском языке </w:t>
            </w:r>
            <w:r w:rsidRPr="008C4644">
              <w:rPr>
                <w:sz w:val="28"/>
                <w:szCs w:val="28"/>
              </w:rPr>
              <w:t>на бумажных и эле</w:t>
            </w:r>
            <w:r w:rsidRPr="008C4644">
              <w:rPr>
                <w:sz w:val="28"/>
                <w:szCs w:val="28"/>
              </w:rPr>
              <w:t>к</w:t>
            </w:r>
            <w:r w:rsidRPr="008C4644">
              <w:rPr>
                <w:sz w:val="28"/>
                <w:szCs w:val="28"/>
              </w:rPr>
              <w:t>тронных носителях.</w:t>
            </w:r>
            <w:bookmarkStart w:id="0" w:name="_GoBack"/>
            <w:bookmarkEnd w:id="0"/>
          </w:p>
        </w:tc>
      </w:tr>
    </w:tbl>
    <w:p w14:paraId="76559B99" w14:textId="519E5C1B" w:rsidR="00762729" w:rsidRDefault="00762729" w:rsidP="007301F1">
      <w:pPr>
        <w:spacing w:before="480"/>
        <w:rPr>
          <w:sz w:val="28"/>
          <w:szCs w:val="28"/>
        </w:rPr>
      </w:pPr>
    </w:p>
    <w:sectPr w:rsidR="00762729" w:rsidSect="00BE2FD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FE4DF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560AB9"/>
    <w:multiLevelType w:val="hybridMultilevel"/>
    <w:tmpl w:val="3A1EE648"/>
    <w:lvl w:ilvl="0" w:tplc="62304EC2">
      <w:start w:val="1"/>
      <w:numFmt w:val="bullet"/>
      <w:lvlText w:val=""/>
      <w:lvlJc w:val="left"/>
      <w:pPr>
        <w:ind w:left="1570" w:hanging="360"/>
      </w:pPr>
      <w:rPr>
        <w:rFonts w:ascii="Symbol" w:hAnsi="Symbol" w:cs="Symbol" w:hint="default"/>
        <w:color w:val="auto"/>
      </w:rPr>
    </w:lvl>
    <w:lvl w:ilvl="1" w:tplc="041D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01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373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17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89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330" w:hanging="360"/>
      </w:pPr>
      <w:rPr>
        <w:rFonts w:ascii="Wingdings" w:hAnsi="Wingdings" w:cs="Wingdings" w:hint="default"/>
      </w:rPr>
    </w:lvl>
  </w:abstractNum>
  <w:abstractNum w:abstractNumId="2">
    <w:nsid w:val="24BF7DA9"/>
    <w:multiLevelType w:val="hybridMultilevel"/>
    <w:tmpl w:val="0F94EF40"/>
    <w:lvl w:ilvl="0" w:tplc="B5AABC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61885"/>
    <w:multiLevelType w:val="hybridMultilevel"/>
    <w:tmpl w:val="BBA2C116"/>
    <w:lvl w:ilvl="0" w:tplc="62304EC2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cs="Wingdings" w:hint="default"/>
      </w:rPr>
    </w:lvl>
  </w:abstractNum>
  <w:abstractNum w:abstractNumId="4">
    <w:nsid w:val="2F79689D"/>
    <w:multiLevelType w:val="hybridMultilevel"/>
    <w:tmpl w:val="33DC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62A36"/>
    <w:multiLevelType w:val="hybridMultilevel"/>
    <w:tmpl w:val="AD308462"/>
    <w:lvl w:ilvl="0" w:tplc="B5AABC9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46FE527F"/>
    <w:multiLevelType w:val="hybridMultilevel"/>
    <w:tmpl w:val="A796B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B33BE9"/>
    <w:multiLevelType w:val="hybridMultilevel"/>
    <w:tmpl w:val="439C3E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1188"/>
    <w:multiLevelType w:val="hybridMultilevel"/>
    <w:tmpl w:val="703C441C"/>
    <w:lvl w:ilvl="0" w:tplc="5366C9F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E621877"/>
    <w:multiLevelType w:val="multilevel"/>
    <w:tmpl w:val="8AECE26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10">
    <w:nsid w:val="7E27615E"/>
    <w:multiLevelType w:val="hybridMultilevel"/>
    <w:tmpl w:val="194265DE"/>
    <w:lvl w:ilvl="0" w:tplc="B5AABC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15"/>
    <w:rsid w:val="00033CBB"/>
    <w:rsid w:val="00050B93"/>
    <w:rsid w:val="00062656"/>
    <w:rsid w:val="000648E2"/>
    <w:rsid w:val="000967E1"/>
    <w:rsid w:val="000B0609"/>
    <w:rsid w:val="000B31A1"/>
    <w:rsid w:val="000E70CA"/>
    <w:rsid w:val="00125279"/>
    <w:rsid w:val="00132B74"/>
    <w:rsid w:val="001365CD"/>
    <w:rsid w:val="00155FE8"/>
    <w:rsid w:val="00170709"/>
    <w:rsid w:val="00171C98"/>
    <w:rsid w:val="001B20C5"/>
    <w:rsid w:val="001B2603"/>
    <w:rsid w:val="001C6F4A"/>
    <w:rsid w:val="0020170B"/>
    <w:rsid w:val="00206C2B"/>
    <w:rsid w:val="002072F8"/>
    <w:rsid w:val="00210FD1"/>
    <w:rsid w:val="00215FF7"/>
    <w:rsid w:val="002259A0"/>
    <w:rsid w:val="002516F4"/>
    <w:rsid w:val="00264B8A"/>
    <w:rsid w:val="002A7CD7"/>
    <w:rsid w:val="0032281D"/>
    <w:rsid w:val="003316D6"/>
    <w:rsid w:val="003337A9"/>
    <w:rsid w:val="00334546"/>
    <w:rsid w:val="00357853"/>
    <w:rsid w:val="00362EB4"/>
    <w:rsid w:val="00363610"/>
    <w:rsid w:val="0038010B"/>
    <w:rsid w:val="0039363C"/>
    <w:rsid w:val="003942C8"/>
    <w:rsid w:val="003A2171"/>
    <w:rsid w:val="003B02F1"/>
    <w:rsid w:val="003B15DC"/>
    <w:rsid w:val="003B18F0"/>
    <w:rsid w:val="003B254A"/>
    <w:rsid w:val="003B649D"/>
    <w:rsid w:val="00437019"/>
    <w:rsid w:val="00467A7E"/>
    <w:rsid w:val="00487CF3"/>
    <w:rsid w:val="004A21BF"/>
    <w:rsid w:val="004C3D59"/>
    <w:rsid w:val="005256D2"/>
    <w:rsid w:val="00544F9E"/>
    <w:rsid w:val="005520AF"/>
    <w:rsid w:val="00562041"/>
    <w:rsid w:val="005708CF"/>
    <w:rsid w:val="00584600"/>
    <w:rsid w:val="00597407"/>
    <w:rsid w:val="005A7E18"/>
    <w:rsid w:val="005B33C3"/>
    <w:rsid w:val="005B3911"/>
    <w:rsid w:val="005D6118"/>
    <w:rsid w:val="005E20D2"/>
    <w:rsid w:val="005F4DF2"/>
    <w:rsid w:val="00607360"/>
    <w:rsid w:val="0062704B"/>
    <w:rsid w:val="00631C00"/>
    <w:rsid w:val="00643290"/>
    <w:rsid w:val="006453AF"/>
    <w:rsid w:val="00676E2E"/>
    <w:rsid w:val="0068049D"/>
    <w:rsid w:val="006C23E6"/>
    <w:rsid w:val="006D5BAA"/>
    <w:rsid w:val="006E614E"/>
    <w:rsid w:val="00707D64"/>
    <w:rsid w:val="00711E76"/>
    <w:rsid w:val="00720DD0"/>
    <w:rsid w:val="007301F1"/>
    <w:rsid w:val="0075756C"/>
    <w:rsid w:val="00762729"/>
    <w:rsid w:val="00777ADF"/>
    <w:rsid w:val="00793D3D"/>
    <w:rsid w:val="007F1077"/>
    <w:rsid w:val="00831D72"/>
    <w:rsid w:val="0083211D"/>
    <w:rsid w:val="00843055"/>
    <w:rsid w:val="00844FF6"/>
    <w:rsid w:val="0084518C"/>
    <w:rsid w:val="008552FD"/>
    <w:rsid w:val="008855C7"/>
    <w:rsid w:val="00886346"/>
    <w:rsid w:val="008A4A1C"/>
    <w:rsid w:val="008C4644"/>
    <w:rsid w:val="008C6EF2"/>
    <w:rsid w:val="008D087E"/>
    <w:rsid w:val="008D3042"/>
    <w:rsid w:val="00900D8B"/>
    <w:rsid w:val="00914C01"/>
    <w:rsid w:val="00925743"/>
    <w:rsid w:val="00925988"/>
    <w:rsid w:val="00936A99"/>
    <w:rsid w:val="00957442"/>
    <w:rsid w:val="00964D8D"/>
    <w:rsid w:val="00972162"/>
    <w:rsid w:val="009A1E07"/>
    <w:rsid w:val="009A78C9"/>
    <w:rsid w:val="00A045B2"/>
    <w:rsid w:val="00A0571B"/>
    <w:rsid w:val="00A1243F"/>
    <w:rsid w:val="00A160EF"/>
    <w:rsid w:val="00A27231"/>
    <w:rsid w:val="00A44860"/>
    <w:rsid w:val="00A5205E"/>
    <w:rsid w:val="00A56292"/>
    <w:rsid w:val="00A56FF2"/>
    <w:rsid w:val="00A63B60"/>
    <w:rsid w:val="00A70990"/>
    <w:rsid w:val="00A7777B"/>
    <w:rsid w:val="00A918AE"/>
    <w:rsid w:val="00A93CE5"/>
    <w:rsid w:val="00AB3E4A"/>
    <w:rsid w:val="00AC66D2"/>
    <w:rsid w:val="00AF04D8"/>
    <w:rsid w:val="00B367FC"/>
    <w:rsid w:val="00B601A1"/>
    <w:rsid w:val="00B73B96"/>
    <w:rsid w:val="00B77767"/>
    <w:rsid w:val="00B87568"/>
    <w:rsid w:val="00B87B62"/>
    <w:rsid w:val="00BE2FDC"/>
    <w:rsid w:val="00BE37CD"/>
    <w:rsid w:val="00BF2635"/>
    <w:rsid w:val="00C6002D"/>
    <w:rsid w:val="00C652E3"/>
    <w:rsid w:val="00C65BB7"/>
    <w:rsid w:val="00C7001A"/>
    <w:rsid w:val="00C71B35"/>
    <w:rsid w:val="00CB21FD"/>
    <w:rsid w:val="00CC2213"/>
    <w:rsid w:val="00CC4315"/>
    <w:rsid w:val="00D13E3F"/>
    <w:rsid w:val="00D31C71"/>
    <w:rsid w:val="00D54FD3"/>
    <w:rsid w:val="00D77CAE"/>
    <w:rsid w:val="00D87EA1"/>
    <w:rsid w:val="00D92B3F"/>
    <w:rsid w:val="00DA0999"/>
    <w:rsid w:val="00DA5A80"/>
    <w:rsid w:val="00DF0F40"/>
    <w:rsid w:val="00E238A9"/>
    <w:rsid w:val="00E24FFA"/>
    <w:rsid w:val="00E30CCF"/>
    <w:rsid w:val="00E721EA"/>
    <w:rsid w:val="00E72596"/>
    <w:rsid w:val="00E73CCA"/>
    <w:rsid w:val="00E82E3B"/>
    <w:rsid w:val="00EA6F84"/>
    <w:rsid w:val="00EB30F8"/>
    <w:rsid w:val="00EB3EA3"/>
    <w:rsid w:val="00EC0009"/>
    <w:rsid w:val="00EF4610"/>
    <w:rsid w:val="00F20E1F"/>
    <w:rsid w:val="00F211A2"/>
    <w:rsid w:val="00F4106D"/>
    <w:rsid w:val="00F43B72"/>
    <w:rsid w:val="00F51FA2"/>
    <w:rsid w:val="00F57DEB"/>
    <w:rsid w:val="00F60BEF"/>
    <w:rsid w:val="00F63FA1"/>
    <w:rsid w:val="00F82966"/>
    <w:rsid w:val="00FB594E"/>
    <w:rsid w:val="00FC75EC"/>
    <w:rsid w:val="00FE4895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51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14"/>
      <w:szCs w:val="14"/>
      <w:lang w:val="ru-RU" w:eastAsia="ru-RU"/>
    </w:rPr>
  </w:style>
  <w:style w:type="paragraph" w:styleId="1">
    <w:name w:val="heading 1"/>
    <w:basedOn w:val="a"/>
    <w:next w:val="a"/>
    <w:link w:val="10"/>
    <w:qFormat/>
    <w:rsid w:val="00DF0F40"/>
    <w:pPr>
      <w:keepNext/>
      <w:outlineLvl w:val="0"/>
    </w:pPr>
    <w:rPr>
      <w:rFonts w:ascii="Arial" w:hAnsi="Arial"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6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DF0F40"/>
    <w:rPr>
      <w:rFonts w:ascii="Arial" w:hAnsi="Arial"/>
      <w:i/>
      <w:sz w:val="32"/>
    </w:rPr>
  </w:style>
  <w:style w:type="paragraph" w:customStyle="1" w:styleId="Liststycke">
    <w:name w:val="Liststycke"/>
    <w:basedOn w:val="a"/>
    <w:rsid w:val="00EB30F8"/>
    <w:pPr>
      <w:tabs>
        <w:tab w:val="left" w:pos="510"/>
      </w:tabs>
      <w:spacing w:before="240" w:after="240"/>
      <w:ind w:left="1134"/>
    </w:pPr>
    <w:rPr>
      <w:rFonts w:ascii="Calibri" w:hAnsi="Calibri" w:cs="Calibri"/>
      <w:i/>
      <w:iCs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636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6361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7301F1"/>
    <w:pPr>
      <w:widowControl w:val="0"/>
      <w:suppressAutoHyphens/>
      <w:spacing w:line="228" w:lineRule="auto"/>
      <w:ind w:left="-180" w:firstLine="540"/>
    </w:pPr>
    <w:rPr>
      <w:sz w:val="22"/>
      <w:szCs w:val="22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7301F1"/>
    <w:rPr>
      <w:sz w:val="22"/>
      <w:szCs w:val="22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14"/>
      <w:szCs w:val="14"/>
      <w:lang w:val="ru-RU" w:eastAsia="ru-RU"/>
    </w:rPr>
  </w:style>
  <w:style w:type="paragraph" w:styleId="1">
    <w:name w:val="heading 1"/>
    <w:basedOn w:val="a"/>
    <w:next w:val="a"/>
    <w:link w:val="10"/>
    <w:qFormat/>
    <w:rsid w:val="00DF0F40"/>
    <w:pPr>
      <w:keepNext/>
      <w:outlineLvl w:val="0"/>
    </w:pPr>
    <w:rPr>
      <w:rFonts w:ascii="Arial" w:hAnsi="Arial"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6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DF0F40"/>
    <w:rPr>
      <w:rFonts w:ascii="Arial" w:hAnsi="Arial"/>
      <w:i/>
      <w:sz w:val="32"/>
    </w:rPr>
  </w:style>
  <w:style w:type="paragraph" w:customStyle="1" w:styleId="Liststycke">
    <w:name w:val="Liststycke"/>
    <w:basedOn w:val="a"/>
    <w:rsid w:val="00EB30F8"/>
    <w:pPr>
      <w:tabs>
        <w:tab w:val="left" w:pos="510"/>
      </w:tabs>
      <w:spacing w:before="240" w:after="240"/>
      <w:ind w:left="1134"/>
    </w:pPr>
    <w:rPr>
      <w:rFonts w:ascii="Calibri" w:hAnsi="Calibri" w:cs="Calibri"/>
      <w:i/>
      <w:iCs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636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6361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7301F1"/>
    <w:pPr>
      <w:widowControl w:val="0"/>
      <w:suppressAutoHyphens/>
      <w:spacing w:line="228" w:lineRule="auto"/>
      <w:ind w:left="-180" w:firstLine="540"/>
    </w:pPr>
    <w:rPr>
      <w:sz w:val="22"/>
      <w:szCs w:val="22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7301F1"/>
    <w:rPr>
      <w:sz w:val="22"/>
      <w:szCs w:val="22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.fedorov\Application%20Data\Microsoft\&#1064;&#1072;&#1073;&#1083;&#1086;&#1085;&#1099;\&#1058;&#1077;&#1093;&#1085;&#1080;&#1095;&#1077;&#1089;&#1082;&#1086;&#1077;%20&#1079;&#1072;&#1076;&#1072;&#1085;&#1080;&#1077;_&#1047;&#1080;&#105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Техническое задание_ЗиО</Template>
  <TotalTime>2</TotalTime>
  <Pages>5</Pages>
  <Words>670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AAEM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s.fedorov</dc:creator>
  <cp:keywords/>
  <cp:lastModifiedBy>Солдатов Александр Сергеевич</cp:lastModifiedBy>
  <cp:revision>3</cp:revision>
  <cp:lastPrinted>2014-07-04T11:16:00Z</cp:lastPrinted>
  <dcterms:created xsi:type="dcterms:W3CDTF">2014-07-04T11:25:00Z</dcterms:created>
  <dcterms:modified xsi:type="dcterms:W3CDTF">2014-07-10T12:02:00Z</dcterms:modified>
</cp:coreProperties>
</file>